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A95" w:rsidRPr="00762554" w:rsidRDefault="00AA1A95" w:rsidP="00762554">
      <w:pPr>
        <w:rPr>
          <w:rFonts w:cs="Arial"/>
        </w:rPr>
      </w:pPr>
    </w:p>
    <w:p w:rsidR="00752B7F" w:rsidRPr="00762554" w:rsidRDefault="00752B7F" w:rsidP="00762554">
      <w:pPr>
        <w:rPr>
          <w:rFonts w:cs="Arial"/>
        </w:rPr>
      </w:pPr>
    </w:p>
    <w:p w:rsidR="00752B7F" w:rsidRPr="00F13774" w:rsidRDefault="00752B7F" w:rsidP="00F13774">
      <w:pPr>
        <w:jc w:val="center"/>
        <w:rPr>
          <w:rFonts w:cs="Arial"/>
          <w:sz w:val="80"/>
          <w:szCs w:val="80"/>
        </w:rPr>
      </w:pPr>
    </w:p>
    <w:p w:rsidR="00752B7F" w:rsidRPr="00F13774" w:rsidRDefault="0083406A" w:rsidP="00F13774">
      <w:pPr>
        <w:jc w:val="center"/>
        <w:rPr>
          <w:rFonts w:cs="Arial"/>
          <w:sz w:val="80"/>
          <w:szCs w:val="80"/>
        </w:rPr>
      </w:pPr>
      <w:r>
        <w:rPr>
          <w:rFonts w:cs="Arial"/>
          <w:sz w:val="80"/>
          <w:szCs w:val="80"/>
        </w:rPr>
        <w:t xml:space="preserve">Balanço do </w:t>
      </w:r>
      <w:r w:rsidR="00F13774">
        <w:rPr>
          <w:rFonts w:cs="Arial"/>
          <w:sz w:val="80"/>
          <w:szCs w:val="80"/>
        </w:rPr>
        <w:t xml:space="preserve">Projeto de Acompanhamento da </w:t>
      </w:r>
      <w:r w:rsidR="00752B7F" w:rsidRPr="00F13774">
        <w:rPr>
          <w:rFonts w:cs="Arial"/>
          <w:sz w:val="80"/>
          <w:szCs w:val="80"/>
        </w:rPr>
        <w:t>Direção de Turma</w:t>
      </w:r>
    </w:p>
    <w:p w:rsidR="00752B7F" w:rsidRDefault="00752B7F" w:rsidP="00762554">
      <w:pPr>
        <w:rPr>
          <w:rFonts w:cs="Arial"/>
          <w:sz w:val="80"/>
          <w:szCs w:val="80"/>
        </w:rPr>
      </w:pPr>
    </w:p>
    <w:p w:rsidR="00F13774" w:rsidRDefault="00F13774" w:rsidP="00762554">
      <w:pPr>
        <w:rPr>
          <w:rFonts w:cs="Arial"/>
          <w:sz w:val="80"/>
          <w:szCs w:val="80"/>
        </w:rPr>
      </w:pPr>
    </w:p>
    <w:p w:rsidR="00F13774" w:rsidRDefault="00F13774" w:rsidP="00762554">
      <w:pPr>
        <w:rPr>
          <w:rFonts w:cs="Arial"/>
          <w:sz w:val="80"/>
          <w:szCs w:val="80"/>
        </w:rPr>
      </w:pPr>
    </w:p>
    <w:p w:rsidR="00752B7F" w:rsidRPr="00F13774" w:rsidRDefault="00752B7F" w:rsidP="00F13774">
      <w:pPr>
        <w:rPr>
          <w:rFonts w:cs="Arial"/>
        </w:rPr>
      </w:pPr>
    </w:p>
    <w:p w:rsidR="00F13774" w:rsidRPr="00F13774" w:rsidRDefault="00F13774" w:rsidP="00F13774">
      <w:pPr>
        <w:rPr>
          <w:rFonts w:cs="Arial"/>
        </w:rPr>
      </w:pPr>
      <w:r w:rsidRPr="00F13774">
        <w:rPr>
          <w:rFonts w:cs="Arial"/>
        </w:rPr>
        <w:t>Professora Estagiária: Marta Santos</w:t>
      </w:r>
    </w:p>
    <w:p w:rsidR="00F13774" w:rsidRPr="00F13774" w:rsidRDefault="00F13774" w:rsidP="00F13774">
      <w:pPr>
        <w:rPr>
          <w:rFonts w:cs="Arial"/>
        </w:rPr>
      </w:pPr>
      <w:r w:rsidRPr="00F13774">
        <w:rPr>
          <w:rFonts w:cs="Arial"/>
        </w:rPr>
        <w:t>Orientadora de Estágio de Faculdade: Fernanda Santinha</w:t>
      </w:r>
    </w:p>
    <w:p w:rsidR="00F13774" w:rsidRPr="00F13774" w:rsidRDefault="00F13774" w:rsidP="00F13774">
      <w:pPr>
        <w:rPr>
          <w:rFonts w:cs="Arial"/>
        </w:rPr>
      </w:pPr>
      <w:r w:rsidRPr="00F13774">
        <w:rPr>
          <w:rFonts w:cs="Arial"/>
        </w:rPr>
        <w:t>Orientador de Estágio de Escola: Humberto Lopes</w:t>
      </w:r>
    </w:p>
    <w:p w:rsidR="00752B7F" w:rsidRPr="00762554" w:rsidRDefault="00752B7F" w:rsidP="00762554">
      <w:pPr>
        <w:rPr>
          <w:rFonts w:cs="Arial"/>
        </w:rPr>
      </w:pPr>
    </w:p>
    <w:p w:rsidR="00752B7F" w:rsidRPr="00762554" w:rsidRDefault="00752B7F" w:rsidP="00762554">
      <w:pPr>
        <w:rPr>
          <w:rFonts w:cs="Arial"/>
        </w:rPr>
      </w:pPr>
    </w:p>
    <w:p w:rsidR="00752B7F" w:rsidRPr="00762554" w:rsidRDefault="00752B7F" w:rsidP="00762554">
      <w:pPr>
        <w:rPr>
          <w:rFonts w:cs="Arial"/>
        </w:rPr>
      </w:pPr>
    </w:p>
    <w:p w:rsidR="00752B7F" w:rsidRPr="00762554" w:rsidRDefault="00752B7F" w:rsidP="00762554">
      <w:pPr>
        <w:rPr>
          <w:rFonts w:cs="Arial"/>
        </w:rPr>
      </w:pPr>
    </w:p>
    <w:p w:rsidR="00752B7F" w:rsidRPr="00762554" w:rsidRDefault="00752B7F" w:rsidP="00762554">
      <w:pPr>
        <w:rPr>
          <w:rFonts w:cs="Arial"/>
        </w:rPr>
      </w:pPr>
    </w:p>
    <w:p w:rsidR="00107DEF" w:rsidRDefault="00107DEF" w:rsidP="00107DEF">
      <w:pPr>
        <w:pStyle w:val="Ttulo"/>
      </w:pPr>
      <w:bookmarkStart w:id="0" w:name="_Toc406740869"/>
      <w:bookmarkStart w:id="1" w:name="_Toc421512403"/>
      <w:r>
        <w:lastRenderedPageBreak/>
        <w:t>Índice</w:t>
      </w:r>
      <w:bookmarkEnd w:id="0"/>
      <w:bookmarkEnd w:id="1"/>
    </w:p>
    <w:p w:rsidR="00107DEF" w:rsidRDefault="00107DEF" w:rsidP="00107DEF">
      <w:pPr>
        <w:pStyle w:val="Ttulo"/>
      </w:pPr>
    </w:p>
    <w:p w:rsidR="007857B3" w:rsidRDefault="00107DEF">
      <w:pPr>
        <w:pStyle w:val="ndice1"/>
        <w:tabs>
          <w:tab w:val="right" w:leader="dot" w:pos="8494"/>
        </w:tabs>
        <w:rPr>
          <w:rFonts w:asciiTheme="minorHAnsi" w:eastAsiaTheme="minorEastAsia" w:hAnsiTheme="minorHAnsi"/>
          <w:noProof/>
          <w:lang w:eastAsia="pt-PT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21512403" w:history="1">
        <w:r w:rsidR="007857B3" w:rsidRPr="00092FC0">
          <w:rPr>
            <w:rStyle w:val="Hiperligao"/>
            <w:noProof/>
          </w:rPr>
          <w:t>Índice</w:t>
        </w:r>
        <w:r w:rsidR="007857B3">
          <w:rPr>
            <w:noProof/>
            <w:webHidden/>
          </w:rPr>
          <w:tab/>
        </w:r>
        <w:r w:rsidR="007857B3">
          <w:rPr>
            <w:noProof/>
            <w:webHidden/>
          </w:rPr>
          <w:fldChar w:fldCharType="begin"/>
        </w:r>
        <w:r w:rsidR="007857B3">
          <w:rPr>
            <w:noProof/>
            <w:webHidden/>
          </w:rPr>
          <w:instrText xml:space="preserve"> PAGEREF _Toc421512403 \h </w:instrText>
        </w:r>
        <w:r w:rsidR="007857B3">
          <w:rPr>
            <w:noProof/>
            <w:webHidden/>
          </w:rPr>
        </w:r>
        <w:r w:rsidR="007857B3">
          <w:rPr>
            <w:noProof/>
            <w:webHidden/>
          </w:rPr>
          <w:fldChar w:fldCharType="separate"/>
        </w:r>
        <w:r w:rsidR="007857B3">
          <w:rPr>
            <w:noProof/>
            <w:webHidden/>
          </w:rPr>
          <w:t>2</w:t>
        </w:r>
        <w:r w:rsidR="007857B3">
          <w:rPr>
            <w:noProof/>
            <w:webHidden/>
          </w:rPr>
          <w:fldChar w:fldCharType="end"/>
        </w:r>
      </w:hyperlink>
    </w:p>
    <w:p w:rsidR="007857B3" w:rsidRDefault="00E9484B">
      <w:pPr>
        <w:pStyle w:val="ndice1"/>
        <w:tabs>
          <w:tab w:val="right" w:leader="dot" w:pos="8494"/>
        </w:tabs>
        <w:rPr>
          <w:rFonts w:asciiTheme="minorHAnsi" w:eastAsiaTheme="minorEastAsia" w:hAnsiTheme="minorHAnsi"/>
          <w:noProof/>
          <w:lang w:eastAsia="pt-PT"/>
        </w:rPr>
      </w:pPr>
      <w:hyperlink w:anchor="_Toc421512404" w:history="1">
        <w:r w:rsidR="007857B3" w:rsidRPr="00092FC0">
          <w:rPr>
            <w:rStyle w:val="Hiperligao"/>
            <w:noProof/>
          </w:rPr>
          <w:t>Introdução</w:t>
        </w:r>
        <w:r w:rsidR="007857B3">
          <w:rPr>
            <w:noProof/>
            <w:webHidden/>
          </w:rPr>
          <w:tab/>
        </w:r>
        <w:r w:rsidR="007857B3">
          <w:rPr>
            <w:noProof/>
            <w:webHidden/>
          </w:rPr>
          <w:fldChar w:fldCharType="begin"/>
        </w:r>
        <w:r w:rsidR="007857B3">
          <w:rPr>
            <w:noProof/>
            <w:webHidden/>
          </w:rPr>
          <w:instrText xml:space="preserve"> PAGEREF _Toc421512404 \h </w:instrText>
        </w:r>
        <w:r w:rsidR="007857B3">
          <w:rPr>
            <w:noProof/>
            <w:webHidden/>
          </w:rPr>
        </w:r>
        <w:r w:rsidR="007857B3">
          <w:rPr>
            <w:noProof/>
            <w:webHidden/>
          </w:rPr>
          <w:fldChar w:fldCharType="separate"/>
        </w:r>
        <w:r w:rsidR="007857B3">
          <w:rPr>
            <w:noProof/>
            <w:webHidden/>
          </w:rPr>
          <w:t>3</w:t>
        </w:r>
        <w:r w:rsidR="007857B3">
          <w:rPr>
            <w:noProof/>
            <w:webHidden/>
          </w:rPr>
          <w:fldChar w:fldCharType="end"/>
        </w:r>
      </w:hyperlink>
    </w:p>
    <w:p w:rsidR="007857B3" w:rsidRDefault="00E9484B">
      <w:pPr>
        <w:pStyle w:val="ndice1"/>
        <w:tabs>
          <w:tab w:val="right" w:leader="dot" w:pos="8494"/>
        </w:tabs>
        <w:rPr>
          <w:rFonts w:asciiTheme="minorHAnsi" w:eastAsiaTheme="minorEastAsia" w:hAnsiTheme="minorHAnsi"/>
          <w:noProof/>
          <w:lang w:eastAsia="pt-PT"/>
        </w:rPr>
      </w:pPr>
      <w:hyperlink w:anchor="_Toc421512405" w:history="1">
        <w:r w:rsidR="007857B3" w:rsidRPr="00092FC0">
          <w:rPr>
            <w:rStyle w:val="Hiperligao"/>
            <w:noProof/>
          </w:rPr>
          <w:t>Objetivos</w:t>
        </w:r>
        <w:r w:rsidR="007857B3">
          <w:rPr>
            <w:noProof/>
            <w:webHidden/>
          </w:rPr>
          <w:tab/>
        </w:r>
        <w:r w:rsidR="007857B3">
          <w:rPr>
            <w:noProof/>
            <w:webHidden/>
          </w:rPr>
          <w:fldChar w:fldCharType="begin"/>
        </w:r>
        <w:r w:rsidR="007857B3">
          <w:rPr>
            <w:noProof/>
            <w:webHidden/>
          </w:rPr>
          <w:instrText xml:space="preserve"> PAGEREF _Toc421512405 \h </w:instrText>
        </w:r>
        <w:r w:rsidR="007857B3">
          <w:rPr>
            <w:noProof/>
            <w:webHidden/>
          </w:rPr>
        </w:r>
        <w:r w:rsidR="007857B3">
          <w:rPr>
            <w:noProof/>
            <w:webHidden/>
          </w:rPr>
          <w:fldChar w:fldCharType="separate"/>
        </w:r>
        <w:r w:rsidR="007857B3">
          <w:rPr>
            <w:noProof/>
            <w:webHidden/>
          </w:rPr>
          <w:t>4</w:t>
        </w:r>
        <w:r w:rsidR="007857B3">
          <w:rPr>
            <w:noProof/>
            <w:webHidden/>
          </w:rPr>
          <w:fldChar w:fldCharType="end"/>
        </w:r>
      </w:hyperlink>
    </w:p>
    <w:p w:rsidR="007857B3" w:rsidRDefault="00E9484B">
      <w:pPr>
        <w:pStyle w:val="ndice1"/>
        <w:tabs>
          <w:tab w:val="right" w:leader="dot" w:pos="8494"/>
        </w:tabs>
        <w:rPr>
          <w:rFonts w:asciiTheme="minorHAnsi" w:eastAsiaTheme="minorEastAsia" w:hAnsiTheme="minorHAnsi"/>
          <w:noProof/>
          <w:lang w:eastAsia="pt-PT"/>
        </w:rPr>
      </w:pPr>
      <w:hyperlink w:anchor="_Toc421512406" w:history="1">
        <w:r w:rsidR="007857B3" w:rsidRPr="00092FC0">
          <w:rPr>
            <w:rStyle w:val="Hiperligao"/>
            <w:noProof/>
          </w:rPr>
          <w:t>Atividades</w:t>
        </w:r>
        <w:r w:rsidR="007857B3">
          <w:rPr>
            <w:noProof/>
            <w:webHidden/>
          </w:rPr>
          <w:tab/>
        </w:r>
        <w:r w:rsidR="007857B3">
          <w:rPr>
            <w:noProof/>
            <w:webHidden/>
          </w:rPr>
          <w:fldChar w:fldCharType="begin"/>
        </w:r>
        <w:r w:rsidR="007857B3">
          <w:rPr>
            <w:noProof/>
            <w:webHidden/>
          </w:rPr>
          <w:instrText xml:space="preserve"> PAGEREF _Toc421512406 \h </w:instrText>
        </w:r>
        <w:r w:rsidR="007857B3">
          <w:rPr>
            <w:noProof/>
            <w:webHidden/>
          </w:rPr>
        </w:r>
        <w:r w:rsidR="007857B3">
          <w:rPr>
            <w:noProof/>
            <w:webHidden/>
          </w:rPr>
          <w:fldChar w:fldCharType="separate"/>
        </w:r>
        <w:r w:rsidR="007857B3">
          <w:rPr>
            <w:noProof/>
            <w:webHidden/>
          </w:rPr>
          <w:t>6</w:t>
        </w:r>
        <w:r w:rsidR="007857B3">
          <w:rPr>
            <w:noProof/>
            <w:webHidden/>
          </w:rPr>
          <w:fldChar w:fldCharType="end"/>
        </w:r>
      </w:hyperlink>
    </w:p>
    <w:p w:rsidR="007857B3" w:rsidRDefault="00E9484B">
      <w:pPr>
        <w:pStyle w:val="ndice2"/>
        <w:tabs>
          <w:tab w:val="right" w:leader="dot" w:pos="8494"/>
        </w:tabs>
        <w:rPr>
          <w:rFonts w:asciiTheme="minorHAnsi" w:eastAsiaTheme="minorEastAsia" w:hAnsiTheme="minorHAnsi"/>
          <w:noProof/>
          <w:lang w:eastAsia="pt-PT"/>
        </w:rPr>
      </w:pPr>
      <w:hyperlink w:anchor="_Toc421512407" w:history="1">
        <w:r w:rsidR="007857B3" w:rsidRPr="00092FC0">
          <w:rPr>
            <w:rStyle w:val="Hiperligao"/>
            <w:noProof/>
          </w:rPr>
          <w:t>Reuniões</w:t>
        </w:r>
        <w:r w:rsidR="007857B3">
          <w:rPr>
            <w:noProof/>
            <w:webHidden/>
          </w:rPr>
          <w:tab/>
        </w:r>
        <w:r w:rsidR="007857B3">
          <w:rPr>
            <w:noProof/>
            <w:webHidden/>
          </w:rPr>
          <w:fldChar w:fldCharType="begin"/>
        </w:r>
        <w:r w:rsidR="007857B3">
          <w:rPr>
            <w:noProof/>
            <w:webHidden/>
          </w:rPr>
          <w:instrText xml:space="preserve"> PAGEREF _Toc421512407 \h </w:instrText>
        </w:r>
        <w:r w:rsidR="007857B3">
          <w:rPr>
            <w:noProof/>
            <w:webHidden/>
          </w:rPr>
        </w:r>
        <w:r w:rsidR="007857B3">
          <w:rPr>
            <w:noProof/>
            <w:webHidden/>
          </w:rPr>
          <w:fldChar w:fldCharType="separate"/>
        </w:r>
        <w:r w:rsidR="007857B3">
          <w:rPr>
            <w:noProof/>
            <w:webHidden/>
          </w:rPr>
          <w:t>6</w:t>
        </w:r>
        <w:r w:rsidR="007857B3">
          <w:rPr>
            <w:noProof/>
            <w:webHidden/>
          </w:rPr>
          <w:fldChar w:fldCharType="end"/>
        </w:r>
      </w:hyperlink>
    </w:p>
    <w:p w:rsidR="007857B3" w:rsidRDefault="00E9484B">
      <w:pPr>
        <w:pStyle w:val="ndice2"/>
        <w:tabs>
          <w:tab w:val="right" w:leader="dot" w:pos="8494"/>
        </w:tabs>
        <w:rPr>
          <w:rFonts w:asciiTheme="minorHAnsi" w:eastAsiaTheme="minorEastAsia" w:hAnsiTheme="minorHAnsi"/>
          <w:noProof/>
          <w:lang w:eastAsia="pt-PT"/>
        </w:rPr>
      </w:pPr>
      <w:hyperlink w:anchor="_Toc421512408" w:history="1">
        <w:r w:rsidR="007857B3" w:rsidRPr="00092FC0">
          <w:rPr>
            <w:rStyle w:val="Hiperligao"/>
            <w:noProof/>
          </w:rPr>
          <w:t>Horário de Acompanhamento da DT</w:t>
        </w:r>
        <w:r w:rsidR="007857B3">
          <w:rPr>
            <w:noProof/>
            <w:webHidden/>
          </w:rPr>
          <w:tab/>
        </w:r>
        <w:r w:rsidR="007857B3">
          <w:rPr>
            <w:noProof/>
            <w:webHidden/>
          </w:rPr>
          <w:fldChar w:fldCharType="begin"/>
        </w:r>
        <w:r w:rsidR="007857B3">
          <w:rPr>
            <w:noProof/>
            <w:webHidden/>
          </w:rPr>
          <w:instrText xml:space="preserve"> PAGEREF _Toc421512408 \h </w:instrText>
        </w:r>
        <w:r w:rsidR="007857B3">
          <w:rPr>
            <w:noProof/>
            <w:webHidden/>
          </w:rPr>
        </w:r>
        <w:r w:rsidR="007857B3">
          <w:rPr>
            <w:noProof/>
            <w:webHidden/>
          </w:rPr>
          <w:fldChar w:fldCharType="separate"/>
        </w:r>
        <w:r w:rsidR="007857B3">
          <w:rPr>
            <w:noProof/>
            <w:webHidden/>
          </w:rPr>
          <w:t>7</w:t>
        </w:r>
        <w:r w:rsidR="007857B3">
          <w:rPr>
            <w:noProof/>
            <w:webHidden/>
          </w:rPr>
          <w:fldChar w:fldCharType="end"/>
        </w:r>
      </w:hyperlink>
    </w:p>
    <w:p w:rsidR="007857B3" w:rsidRDefault="00E9484B">
      <w:pPr>
        <w:pStyle w:val="ndice2"/>
        <w:tabs>
          <w:tab w:val="right" w:leader="dot" w:pos="8494"/>
        </w:tabs>
        <w:rPr>
          <w:rFonts w:asciiTheme="minorHAnsi" w:eastAsiaTheme="minorEastAsia" w:hAnsiTheme="minorHAnsi"/>
          <w:noProof/>
          <w:lang w:eastAsia="pt-PT"/>
        </w:rPr>
      </w:pPr>
      <w:hyperlink w:anchor="_Toc421512409" w:history="1">
        <w:r w:rsidR="007857B3" w:rsidRPr="00092FC0">
          <w:rPr>
            <w:rStyle w:val="Hiperligao"/>
            <w:noProof/>
          </w:rPr>
          <w:t>Cidadania</w:t>
        </w:r>
        <w:r w:rsidR="007857B3">
          <w:rPr>
            <w:noProof/>
            <w:webHidden/>
          </w:rPr>
          <w:tab/>
        </w:r>
        <w:r w:rsidR="007857B3">
          <w:rPr>
            <w:noProof/>
            <w:webHidden/>
          </w:rPr>
          <w:fldChar w:fldCharType="begin"/>
        </w:r>
        <w:r w:rsidR="007857B3">
          <w:rPr>
            <w:noProof/>
            <w:webHidden/>
          </w:rPr>
          <w:instrText xml:space="preserve"> PAGEREF _Toc421512409 \h </w:instrText>
        </w:r>
        <w:r w:rsidR="007857B3">
          <w:rPr>
            <w:noProof/>
            <w:webHidden/>
          </w:rPr>
        </w:r>
        <w:r w:rsidR="007857B3">
          <w:rPr>
            <w:noProof/>
            <w:webHidden/>
          </w:rPr>
          <w:fldChar w:fldCharType="separate"/>
        </w:r>
        <w:r w:rsidR="007857B3">
          <w:rPr>
            <w:noProof/>
            <w:webHidden/>
          </w:rPr>
          <w:t>7</w:t>
        </w:r>
        <w:r w:rsidR="007857B3">
          <w:rPr>
            <w:noProof/>
            <w:webHidden/>
          </w:rPr>
          <w:fldChar w:fldCharType="end"/>
        </w:r>
      </w:hyperlink>
    </w:p>
    <w:p w:rsidR="007857B3" w:rsidRDefault="00E9484B">
      <w:pPr>
        <w:pStyle w:val="ndice2"/>
        <w:tabs>
          <w:tab w:val="right" w:leader="dot" w:pos="8494"/>
        </w:tabs>
        <w:rPr>
          <w:rFonts w:asciiTheme="minorHAnsi" w:eastAsiaTheme="minorEastAsia" w:hAnsiTheme="minorHAnsi"/>
          <w:noProof/>
          <w:lang w:eastAsia="pt-PT"/>
        </w:rPr>
      </w:pPr>
      <w:hyperlink w:anchor="_Toc421512410" w:history="1">
        <w:r w:rsidR="007857B3" w:rsidRPr="00092FC0">
          <w:rPr>
            <w:rStyle w:val="Hiperligao"/>
            <w:noProof/>
          </w:rPr>
          <w:t>Direção de Turma</w:t>
        </w:r>
        <w:r w:rsidR="007857B3">
          <w:rPr>
            <w:noProof/>
            <w:webHidden/>
          </w:rPr>
          <w:tab/>
        </w:r>
        <w:r w:rsidR="007857B3">
          <w:rPr>
            <w:noProof/>
            <w:webHidden/>
          </w:rPr>
          <w:fldChar w:fldCharType="begin"/>
        </w:r>
        <w:r w:rsidR="007857B3">
          <w:rPr>
            <w:noProof/>
            <w:webHidden/>
          </w:rPr>
          <w:instrText xml:space="preserve"> PAGEREF _Toc421512410 \h </w:instrText>
        </w:r>
        <w:r w:rsidR="007857B3">
          <w:rPr>
            <w:noProof/>
            <w:webHidden/>
          </w:rPr>
        </w:r>
        <w:r w:rsidR="007857B3">
          <w:rPr>
            <w:noProof/>
            <w:webHidden/>
          </w:rPr>
          <w:fldChar w:fldCharType="separate"/>
        </w:r>
        <w:r w:rsidR="007857B3">
          <w:rPr>
            <w:noProof/>
            <w:webHidden/>
          </w:rPr>
          <w:t>9</w:t>
        </w:r>
        <w:r w:rsidR="007857B3">
          <w:rPr>
            <w:noProof/>
            <w:webHidden/>
          </w:rPr>
          <w:fldChar w:fldCharType="end"/>
        </w:r>
      </w:hyperlink>
    </w:p>
    <w:p w:rsidR="007857B3" w:rsidRDefault="00E9484B">
      <w:pPr>
        <w:pStyle w:val="ndice1"/>
        <w:tabs>
          <w:tab w:val="right" w:leader="dot" w:pos="8494"/>
        </w:tabs>
        <w:rPr>
          <w:rFonts w:asciiTheme="minorHAnsi" w:eastAsiaTheme="minorEastAsia" w:hAnsiTheme="minorHAnsi"/>
          <w:noProof/>
          <w:lang w:eastAsia="pt-PT"/>
        </w:rPr>
      </w:pPr>
      <w:hyperlink w:anchor="_Toc421512411" w:history="1">
        <w:r w:rsidR="007857B3" w:rsidRPr="00092FC0">
          <w:rPr>
            <w:rStyle w:val="Hiperligao"/>
            <w:noProof/>
          </w:rPr>
          <w:t>Conclusão</w:t>
        </w:r>
        <w:r w:rsidR="007857B3">
          <w:rPr>
            <w:noProof/>
            <w:webHidden/>
          </w:rPr>
          <w:tab/>
        </w:r>
        <w:r w:rsidR="007857B3">
          <w:rPr>
            <w:noProof/>
            <w:webHidden/>
          </w:rPr>
          <w:fldChar w:fldCharType="begin"/>
        </w:r>
        <w:r w:rsidR="007857B3">
          <w:rPr>
            <w:noProof/>
            <w:webHidden/>
          </w:rPr>
          <w:instrText xml:space="preserve"> PAGEREF _Toc421512411 \h </w:instrText>
        </w:r>
        <w:r w:rsidR="007857B3">
          <w:rPr>
            <w:noProof/>
            <w:webHidden/>
          </w:rPr>
        </w:r>
        <w:r w:rsidR="007857B3">
          <w:rPr>
            <w:noProof/>
            <w:webHidden/>
          </w:rPr>
          <w:fldChar w:fldCharType="separate"/>
        </w:r>
        <w:r w:rsidR="007857B3">
          <w:rPr>
            <w:noProof/>
            <w:webHidden/>
          </w:rPr>
          <w:t>13</w:t>
        </w:r>
        <w:r w:rsidR="007857B3">
          <w:rPr>
            <w:noProof/>
            <w:webHidden/>
          </w:rPr>
          <w:fldChar w:fldCharType="end"/>
        </w:r>
      </w:hyperlink>
    </w:p>
    <w:p w:rsidR="007857B3" w:rsidRDefault="00E9484B">
      <w:pPr>
        <w:pStyle w:val="ndice1"/>
        <w:tabs>
          <w:tab w:val="right" w:leader="dot" w:pos="8494"/>
        </w:tabs>
        <w:rPr>
          <w:rFonts w:asciiTheme="minorHAnsi" w:eastAsiaTheme="minorEastAsia" w:hAnsiTheme="minorHAnsi"/>
          <w:noProof/>
          <w:lang w:eastAsia="pt-PT"/>
        </w:rPr>
      </w:pPr>
      <w:hyperlink w:anchor="_Toc421512412" w:history="1">
        <w:r w:rsidR="007857B3" w:rsidRPr="00092FC0">
          <w:rPr>
            <w:rStyle w:val="Hiperligao"/>
            <w:noProof/>
          </w:rPr>
          <w:t>Anexos</w:t>
        </w:r>
        <w:r w:rsidR="007857B3">
          <w:rPr>
            <w:noProof/>
            <w:webHidden/>
          </w:rPr>
          <w:tab/>
        </w:r>
        <w:r w:rsidR="007857B3">
          <w:rPr>
            <w:noProof/>
            <w:webHidden/>
          </w:rPr>
          <w:fldChar w:fldCharType="begin"/>
        </w:r>
        <w:r w:rsidR="007857B3">
          <w:rPr>
            <w:noProof/>
            <w:webHidden/>
          </w:rPr>
          <w:instrText xml:space="preserve"> PAGEREF _Toc421512412 \h </w:instrText>
        </w:r>
        <w:r w:rsidR="007857B3">
          <w:rPr>
            <w:noProof/>
            <w:webHidden/>
          </w:rPr>
        </w:r>
        <w:r w:rsidR="007857B3">
          <w:rPr>
            <w:noProof/>
            <w:webHidden/>
          </w:rPr>
          <w:fldChar w:fldCharType="separate"/>
        </w:r>
        <w:r w:rsidR="007857B3">
          <w:rPr>
            <w:noProof/>
            <w:webHidden/>
          </w:rPr>
          <w:t>14</w:t>
        </w:r>
        <w:r w:rsidR="007857B3">
          <w:rPr>
            <w:noProof/>
            <w:webHidden/>
          </w:rPr>
          <w:fldChar w:fldCharType="end"/>
        </w:r>
      </w:hyperlink>
    </w:p>
    <w:p w:rsidR="007857B3" w:rsidRDefault="00E9484B">
      <w:pPr>
        <w:pStyle w:val="ndice2"/>
        <w:tabs>
          <w:tab w:val="right" w:leader="dot" w:pos="8494"/>
        </w:tabs>
        <w:rPr>
          <w:rFonts w:asciiTheme="minorHAnsi" w:eastAsiaTheme="minorEastAsia" w:hAnsiTheme="minorHAnsi"/>
          <w:noProof/>
          <w:lang w:eastAsia="pt-PT"/>
        </w:rPr>
      </w:pPr>
      <w:hyperlink w:anchor="_Toc421512413" w:history="1">
        <w:r w:rsidR="007857B3" w:rsidRPr="00092FC0">
          <w:rPr>
            <w:rStyle w:val="Hiperligao"/>
            <w:noProof/>
          </w:rPr>
          <w:t>Anexo 1</w:t>
        </w:r>
        <w:r w:rsidR="007857B3">
          <w:rPr>
            <w:noProof/>
            <w:webHidden/>
          </w:rPr>
          <w:tab/>
        </w:r>
        <w:r w:rsidR="007857B3">
          <w:rPr>
            <w:noProof/>
            <w:webHidden/>
          </w:rPr>
          <w:fldChar w:fldCharType="begin"/>
        </w:r>
        <w:r w:rsidR="007857B3">
          <w:rPr>
            <w:noProof/>
            <w:webHidden/>
          </w:rPr>
          <w:instrText xml:space="preserve"> PAGEREF _Toc421512413 \h </w:instrText>
        </w:r>
        <w:r w:rsidR="007857B3">
          <w:rPr>
            <w:noProof/>
            <w:webHidden/>
          </w:rPr>
        </w:r>
        <w:r w:rsidR="007857B3">
          <w:rPr>
            <w:noProof/>
            <w:webHidden/>
          </w:rPr>
          <w:fldChar w:fldCharType="separate"/>
        </w:r>
        <w:r w:rsidR="007857B3">
          <w:rPr>
            <w:noProof/>
            <w:webHidden/>
          </w:rPr>
          <w:t>14</w:t>
        </w:r>
        <w:r w:rsidR="007857B3">
          <w:rPr>
            <w:noProof/>
            <w:webHidden/>
          </w:rPr>
          <w:fldChar w:fldCharType="end"/>
        </w:r>
      </w:hyperlink>
    </w:p>
    <w:p w:rsidR="007857B3" w:rsidRDefault="00E9484B">
      <w:pPr>
        <w:pStyle w:val="ndice2"/>
        <w:tabs>
          <w:tab w:val="right" w:leader="dot" w:pos="8494"/>
        </w:tabs>
        <w:rPr>
          <w:rFonts w:asciiTheme="minorHAnsi" w:eastAsiaTheme="minorEastAsia" w:hAnsiTheme="minorHAnsi"/>
          <w:noProof/>
          <w:lang w:eastAsia="pt-PT"/>
        </w:rPr>
      </w:pPr>
      <w:hyperlink w:anchor="_Toc421512414" w:history="1">
        <w:r w:rsidR="007857B3" w:rsidRPr="00092FC0">
          <w:rPr>
            <w:rStyle w:val="Hiperligao"/>
            <w:noProof/>
          </w:rPr>
          <w:t>Anexo 2</w:t>
        </w:r>
        <w:r w:rsidR="007857B3">
          <w:rPr>
            <w:noProof/>
            <w:webHidden/>
          </w:rPr>
          <w:tab/>
        </w:r>
        <w:r w:rsidR="007857B3">
          <w:rPr>
            <w:noProof/>
            <w:webHidden/>
          </w:rPr>
          <w:fldChar w:fldCharType="begin"/>
        </w:r>
        <w:r w:rsidR="007857B3">
          <w:rPr>
            <w:noProof/>
            <w:webHidden/>
          </w:rPr>
          <w:instrText xml:space="preserve"> PAGEREF _Toc421512414 \h </w:instrText>
        </w:r>
        <w:r w:rsidR="007857B3">
          <w:rPr>
            <w:noProof/>
            <w:webHidden/>
          </w:rPr>
        </w:r>
        <w:r w:rsidR="007857B3">
          <w:rPr>
            <w:noProof/>
            <w:webHidden/>
          </w:rPr>
          <w:fldChar w:fldCharType="separate"/>
        </w:r>
        <w:r w:rsidR="007857B3">
          <w:rPr>
            <w:noProof/>
            <w:webHidden/>
          </w:rPr>
          <w:t>15</w:t>
        </w:r>
        <w:r w:rsidR="007857B3">
          <w:rPr>
            <w:noProof/>
            <w:webHidden/>
          </w:rPr>
          <w:fldChar w:fldCharType="end"/>
        </w:r>
      </w:hyperlink>
    </w:p>
    <w:p w:rsidR="007857B3" w:rsidRDefault="00E9484B">
      <w:pPr>
        <w:pStyle w:val="ndice2"/>
        <w:tabs>
          <w:tab w:val="right" w:leader="dot" w:pos="8494"/>
        </w:tabs>
        <w:rPr>
          <w:rFonts w:asciiTheme="minorHAnsi" w:eastAsiaTheme="minorEastAsia" w:hAnsiTheme="minorHAnsi"/>
          <w:noProof/>
          <w:lang w:eastAsia="pt-PT"/>
        </w:rPr>
      </w:pPr>
      <w:hyperlink w:anchor="_Toc421512415" w:history="1">
        <w:r w:rsidR="007857B3" w:rsidRPr="00092FC0">
          <w:rPr>
            <w:rStyle w:val="Hiperligao"/>
            <w:noProof/>
          </w:rPr>
          <w:t>Anexo 3</w:t>
        </w:r>
        <w:r w:rsidR="007857B3">
          <w:rPr>
            <w:noProof/>
            <w:webHidden/>
          </w:rPr>
          <w:tab/>
        </w:r>
        <w:r w:rsidR="007857B3">
          <w:rPr>
            <w:noProof/>
            <w:webHidden/>
          </w:rPr>
          <w:fldChar w:fldCharType="begin"/>
        </w:r>
        <w:r w:rsidR="007857B3">
          <w:rPr>
            <w:noProof/>
            <w:webHidden/>
          </w:rPr>
          <w:instrText xml:space="preserve"> PAGEREF _Toc421512415 \h </w:instrText>
        </w:r>
        <w:r w:rsidR="007857B3">
          <w:rPr>
            <w:noProof/>
            <w:webHidden/>
          </w:rPr>
        </w:r>
        <w:r w:rsidR="007857B3">
          <w:rPr>
            <w:noProof/>
            <w:webHidden/>
          </w:rPr>
          <w:fldChar w:fldCharType="separate"/>
        </w:r>
        <w:r w:rsidR="007857B3">
          <w:rPr>
            <w:noProof/>
            <w:webHidden/>
          </w:rPr>
          <w:t>17</w:t>
        </w:r>
        <w:r w:rsidR="007857B3">
          <w:rPr>
            <w:noProof/>
            <w:webHidden/>
          </w:rPr>
          <w:fldChar w:fldCharType="end"/>
        </w:r>
      </w:hyperlink>
    </w:p>
    <w:p w:rsidR="00752B7F" w:rsidRDefault="00107DEF" w:rsidP="003B777E">
      <w:pPr>
        <w:pStyle w:val="Ttulo"/>
      </w:pPr>
      <w:r>
        <w:fldChar w:fldCharType="end"/>
      </w:r>
      <w:r>
        <w:br w:type="page"/>
      </w:r>
      <w:bookmarkStart w:id="2" w:name="_Toc421512404"/>
      <w:r w:rsidR="000953C2">
        <w:lastRenderedPageBreak/>
        <w:t>Introdução</w:t>
      </w:r>
      <w:bookmarkEnd w:id="2"/>
    </w:p>
    <w:p w:rsidR="000953C2" w:rsidRDefault="000953C2" w:rsidP="000953C2"/>
    <w:p w:rsidR="006008B2" w:rsidRDefault="006008B2" w:rsidP="006008B2">
      <w:r>
        <w:t>Este documento insere-se num dos objetivos propostos pelo guia de estágio, no âmbito da á</w:t>
      </w:r>
      <w:r w:rsidR="00757A1A">
        <w:t>rea 4, Relações com a comunidade</w:t>
      </w:r>
      <w:r>
        <w:t>, focando-se no acompanhamento da direção de turma, isto é, nas competências do Diretor de Turma, assim como, as tarefas a realizar na Direção de turma.</w:t>
      </w:r>
    </w:p>
    <w:p w:rsidR="00B90011" w:rsidRDefault="00B90011" w:rsidP="006008B2">
      <w:r>
        <w:t xml:space="preserve">O presente relatório tem como objetivo realizar um balanço de todo o trabalho desenvolvido </w:t>
      </w:r>
      <w:r w:rsidR="00E7779D">
        <w:t>ao longo do ano letivo</w:t>
      </w:r>
      <w:r>
        <w:t xml:space="preserve"> com a Direção de Turma.</w:t>
      </w:r>
    </w:p>
    <w:p w:rsidR="00B90011" w:rsidRDefault="00B90011" w:rsidP="006008B2">
      <w:r>
        <w:t>Desta forma, pretendo realizar uma reflexão e avaliação das tarefas realizas, como Professora Estagiária no seio da Direção de Turma.</w:t>
      </w:r>
    </w:p>
    <w:p w:rsidR="00B90011" w:rsidRDefault="00B90011" w:rsidP="006008B2">
      <w:r>
        <w:t>Esta atividade é fundamental para adquirir conhecimentos importantes nesta profissão. Desta forma, o acompanhamento e a relação com o Diretor de Turma, assume uma grande importância, de forma a percebermos todo o papel e funções da Direção de Turma</w:t>
      </w:r>
    </w:p>
    <w:p w:rsidR="000953C2" w:rsidRPr="003D36DF" w:rsidRDefault="00B90011" w:rsidP="003D36DF">
      <w:pPr>
        <w:rPr>
          <w:rFonts w:ascii="Times New Roman" w:hAnsi="Times New Roman" w:cs="Times New Roman"/>
          <w:sz w:val="24"/>
        </w:rPr>
      </w:pPr>
      <w:r>
        <w:t xml:space="preserve">Neste balanço irá ser </w:t>
      </w:r>
      <w:r>
        <w:rPr>
          <w:rFonts w:cs="Arial"/>
        </w:rPr>
        <w:t>sublinhado a verde o que foi cumprid</w:t>
      </w:r>
      <w:r w:rsidR="000C0B4C">
        <w:rPr>
          <w:rFonts w:cs="Arial"/>
        </w:rPr>
        <w:t>o, sublinhado a amarelo os obje</w:t>
      </w:r>
      <w:r>
        <w:rPr>
          <w:rFonts w:cs="Arial"/>
        </w:rPr>
        <w:t xml:space="preserve">tivos que </w:t>
      </w:r>
      <w:r w:rsidR="000C0B4C">
        <w:rPr>
          <w:rFonts w:cs="Arial"/>
        </w:rPr>
        <w:t>não foram alcançados na totalidade, e a cor vermelha os obje</w:t>
      </w:r>
      <w:r>
        <w:rPr>
          <w:rFonts w:cs="Arial"/>
        </w:rPr>
        <w:t>tivos que não foram alcançados</w:t>
      </w:r>
      <w:r w:rsidR="003D36DF">
        <w:rPr>
          <w:rFonts w:ascii="Times New Roman" w:hAnsi="Times New Roman" w:cs="Times New Roman"/>
          <w:sz w:val="24"/>
        </w:rPr>
        <w:t>.</w:t>
      </w:r>
    </w:p>
    <w:p w:rsidR="006008B2" w:rsidRDefault="006008B2" w:rsidP="00762554">
      <w:pPr>
        <w:rPr>
          <w:rFonts w:cs="Arial"/>
        </w:rPr>
      </w:pPr>
      <w:r>
        <w:rPr>
          <w:rFonts w:cs="Arial"/>
        </w:rPr>
        <w:br w:type="page"/>
      </w:r>
    </w:p>
    <w:p w:rsidR="00752B7F" w:rsidRPr="00762554" w:rsidRDefault="000953C2" w:rsidP="000953C2">
      <w:pPr>
        <w:pStyle w:val="Ttulo"/>
        <w:rPr>
          <w:rFonts w:cs="Arial"/>
        </w:rPr>
      </w:pPr>
      <w:bookmarkStart w:id="3" w:name="_Toc421512405"/>
      <w:r>
        <w:lastRenderedPageBreak/>
        <w:t>Objetivos</w:t>
      </w:r>
      <w:bookmarkEnd w:id="3"/>
    </w:p>
    <w:p w:rsidR="00752B7F" w:rsidRPr="00762554" w:rsidRDefault="00752B7F" w:rsidP="00762554">
      <w:pPr>
        <w:rPr>
          <w:rFonts w:cs="Arial"/>
        </w:rPr>
      </w:pPr>
    </w:p>
    <w:p w:rsidR="00752B7F" w:rsidRPr="00762554" w:rsidRDefault="00752B7F" w:rsidP="00762554">
      <w:pPr>
        <w:rPr>
          <w:rFonts w:cs="Arial"/>
        </w:rPr>
      </w:pPr>
      <w:r w:rsidRPr="00762554">
        <w:rPr>
          <w:rFonts w:cs="Arial"/>
        </w:rPr>
        <w:t xml:space="preserve">Tal como </w:t>
      </w:r>
      <w:r w:rsidR="00762554">
        <w:rPr>
          <w:rFonts w:cs="Arial"/>
        </w:rPr>
        <w:t xml:space="preserve">indica </w:t>
      </w:r>
      <w:r w:rsidRPr="00762554">
        <w:rPr>
          <w:rFonts w:cs="Arial"/>
        </w:rPr>
        <w:t>o guia de estágio de 201</w:t>
      </w:r>
      <w:r w:rsidR="00741C78">
        <w:rPr>
          <w:rFonts w:cs="Arial"/>
        </w:rPr>
        <w:t>4/2015</w:t>
      </w:r>
      <w:r w:rsidRPr="00762554">
        <w:rPr>
          <w:rFonts w:cs="Arial"/>
        </w:rPr>
        <w:t>, o estagiário deve identificar, apr</w:t>
      </w:r>
      <w:r w:rsidR="00B12790" w:rsidRPr="00762554">
        <w:rPr>
          <w:rFonts w:cs="Arial"/>
        </w:rPr>
        <w:t>eciar criticamente e intervir ativamente nas atividades inerentes à dire</w:t>
      </w:r>
      <w:r w:rsidRPr="00762554">
        <w:rPr>
          <w:rFonts w:cs="Arial"/>
        </w:rPr>
        <w:t>ção de turma e do conselho de turma.</w:t>
      </w:r>
    </w:p>
    <w:p w:rsidR="00752B7F" w:rsidRDefault="00752B7F" w:rsidP="00762554">
      <w:pPr>
        <w:rPr>
          <w:rFonts w:cs="Arial"/>
        </w:rPr>
      </w:pPr>
      <w:r w:rsidRPr="00762554">
        <w:rPr>
          <w:rFonts w:cs="Arial"/>
        </w:rPr>
        <w:t>Assim vou passar a aferir se os objetivo</w:t>
      </w:r>
      <w:r w:rsidR="00262C0C">
        <w:rPr>
          <w:rFonts w:cs="Arial"/>
        </w:rPr>
        <w:t>s</w:t>
      </w:r>
      <w:r w:rsidRPr="00762554">
        <w:rPr>
          <w:rFonts w:cs="Arial"/>
        </w:rPr>
        <w:t xml:space="preserve"> definidos no Projeto de Direção de Turma foram ou não atingidos:</w:t>
      </w:r>
    </w:p>
    <w:p w:rsidR="00762554" w:rsidRDefault="00762554" w:rsidP="00762554">
      <w:pPr>
        <w:rPr>
          <w:rFonts w:cs="Arial"/>
        </w:rPr>
      </w:pPr>
    </w:p>
    <w:p w:rsidR="00752B7F" w:rsidRPr="00762554" w:rsidRDefault="00762554" w:rsidP="000C0B4C">
      <w:pPr>
        <w:pStyle w:val="PargrafodaLista"/>
        <w:numPr>
          <w:ilvl w:val="0"/>
          <w:numId w:val="8"/>
        </w:numPr>
        <w:shd w:val="clear" w:color="auto" w:fill="C5E0B3" w:themeFill="accent6" w:themeFillTint="66"/>
        <w:spacing w:line="360" w:lineRule="auto"/>
        <w:rPr>
          <w:rFonts w:ascii="Arial" w:hAnsi="Arial" w:cs="Arial"/>
        </w:rPr>
      </w:pPr>
      <w:r w:rsidRPr="00762554">
        <w:rPr>
          <w:rFonts w:ascii="Arial" w:hAnsi="Arial" w:cs="Arial"/>
        </w:rPr>
        <w:t>Identifica as principais características de uma turma, destacando as particularidades sociais e culturais, psicológicas e de aprendizagem dos seus elementos, explicitando as suas implicações para a sua intervenção junto da mesma, nomeadamente no âmbito da direção de turma e da atividade letiva</w:t>
      </w:r>
    </w:p>
    <w:p w:rsidR="000C0B4C" w:rsidRDefault="000C0B4C" w:rsidP="000C0B4C">
      <w:pPr>
        <w:pStyle w:val="PargrafodaLista"/>
        <w:spacing w:line="360" w:lineRule="auto"/>
        <w:ind w:left="1230"/>
        <w:rPr>
          <w:rFonts w:ascii="Arial" w:hAnsi="Arial" w:cs="Arial"/>
        </w:rPr>
      </w:pPr>
    </w:p>
    <w:p w:rsidR="000C0B4C" w:rsidRDefault="000C0B4C" w:rsidP="000C0B4C">
      <w:r>
        <w:t>Este objetivo foi cumprido, através de um documento, apresentado ao Conselho de Turma.</w:t>
      </w:r>
    </w:p>
    <w:p w:rsidR="000C0B4C" w:rsidRDefault="000C0B4C" w:rsidP="000C0B4C"/>
    <w:p w:rsidR="00752B7F" w:rsidRDefault="00752B7F" w:rsidP="000C0B4C">
      <w:pPr>
        <w:pStyle w:val="PargrafodaLista"/>
        <w:numPr>
          <w:ilvl w:val="0"/>
          <w:numId w:val="7"/>
        </w:numPr>
        <w:shd w:val="clear" w:color="auto" w:fill="FFE599" w:themeFill="accent4" w:themeFillTint="66"/>
        <w:spacing w:line="360" w:lineRule="auto"/>
        <w:rPr>
          <w:rFonts w:ascii="Arial" w:hAnsi="Arial" w:cs="Arial"/>
        </w:rPr>
      </w:pPr>
      <w:r w:rsidRPr="00762554">
        <w:rPr>
          <w:rFonts w:ascii="Arial" w:hAnsi="Arial" w:cs="Arial"/>
        </w:rPr>
        <w:t>A atividade geral de acompanhamento da direção de turma deve basear-se num projeto que preveja os objetivos, as atividades e respetiva calendarização, o qual deverá ser discutido e aprovado pelo diretor de turma e orientadores de estágio.</w:t>
      </w:r>
    </w:p>
    <w:p w:rsidR="000C0B4C" w:rsidRPr="000C0B4C" w:rsidRDefault="000C0B4C" w:rsidP="000C0B4C">
      <w:r>
        <w:t xml:space="preserve">Este projeto é essencial para percebermos a importância do Diretor de Turma, sendo </w:t>
      </w:r>
      <w:r w:rsidR="006E7936">
        <w:t>que este não foi discutido, mas sim realizado, este documento com as atividades realizadas durantes o ano letivo.</w:t>
      </w:r>
    </w:p>
    <w:p w:rsidR="000C0B4C" w:rsidRPr="000C0B4C" w:rsidRDefault="000C0B4C" w:rsidP="000C0B4C">
      <w:pPr>
        <w:rPr>
          <w:rFonts w:cs="Arial"/>
        </w:rPr>
      </w:pPr>
    </w:p>
    <w:p w:rsidR="00752B7F" w:rsidRDefault="00752B7F" w:rsidP="000C0B4C">
      <w:pPr>
        <w:pStyle w:val="PargrafodaLista"/>
        <w:numPr>
          <w:ilvl w:val="0"/>
          <w:numId w:val="7"/>
        </w:numPr>
        <w:shd w:val="clear" w:color="auto" w:fill="FFE599" w:themeFill="accent4" w:themeFillTint="66"/>
        <w:spacing w:line="360" w:lineRule="auto"/>
        <w:rPr>
          <w:rFonts w:ascii="Arial" w:hAnsi="Arial" w:cs="Arial"/>
        </w:rPr>
      </w:pPr>
      <w:r w:rsidRPr="00762554">
        <w:rPr>
          <w:rFonts w:ascii="Arial" w:hAnsi="Arial" w:cs="Arial"/>
        </w:rPr>
        <w:t>Esta atividade deve ser apreciada a partir dos balanços realizados em reuniões, no final de cada um dos períodos letivos, onde participarão, o diretor de turma, os orientadores do núcleo e o estagiário, e ainda com base em pareceres recolhidos pelos orientadores junto dos diretores de turma envolvidos.</w:t>
      </w:r>
    </w:p>
    <w:p w:rsidR="000C0B4C" w:rsidRDefault="000C0B4C" w:rsidP="000C0B4C">
      <w:pPr>
        <w:rPr>
          <w:rFonts w:cs="Arial"/>
        </w:rPr>
      </w:pPr>
      <w:r>
        <w:t>Apesar de existir com</w:t>
      </w:r>
      <w:r w:rsidR="006E7936">
        <w:t>unicação entre todos os intervenien</w:t>
      </w:r>
      <w:r>
        <w:t xml:space="preserve">tes não foi realizada nenhuma reunião. À parte disto, houve sempre oportunidades de todos estes intervenientes conversarem e recolherem informações sobre o meu trabalho. </w:t>
      </w:r>
    </w:p>
    <w:p w:rsidR="000C0B4C" w:rsidRDefault="000C0B4C" w:rsidP="000C0B4C">
      <w:pPr>
        <w:rPr>
          <w:rFonts w:cs="Arial"/>
        </w:rPr>
      </w:pPr>
    </w:p>
    <w:p w:rsidR="000C0B4C" w:rsidRDefault="000C0B4C" w:rsidP="000C0B4C">
      <w:pPr>
        <w:rPr>
          <w:rFonts w:cs="Arial"/>
        </w:rPr>
      </w:pPr>
    </w:p>
    <w:p w:rsidR="000C0B4C" w:rsidRPr="000C0B4C" w:rsidRDefault="000C0B4C" w:rsidP="000C0B4C">
      <w:pPr>
        <w:rPr>
          <w:rFonts w:cs="Arial"/>
        </w:rPr>
      </w:pPr>
    </w:p>
    <w:p w:rsidR="00752B7F" w:rsidRDefault="00752B7F" w:rsidP="000C0B4C">
      <w:pPr>
        <w:pStyle w:val="PargrafodaLista"/>
        <w:numPr>
          <w:ilvl w:val="0"/>
          <w:numId w:val="7"/>
        </w:numPr>
        <w:shd w:val="clear" w:color="auto" w:fill="C5E0B3" w:themeFill="accent6" w:themeFillTint="66"/>
        <w:spacing w:line="360" w:lineRule="auto"/>
        <w:rPr>
          <w:rFonts w:ascii="Arial" w:hAnsi="Arial" w:cs="Arial"/>
        </w:rPr>
      </w:pPr>
      <w:r w:rsidRPr="00762554">
        <w:rPr>
          <w:rFonts w:ascii="Arial" w:hAnsi="Arial" w:cs="Arial"/>
        </w:rPr>
        <w:t>No âmbito do “Acompanhamento da Direção de Turma”, o estagiário deve auxiliar o trabalho do diretor, entre outras, ao nível da preparação, condução e secretariado de reuniões de Conselho de Turma e de reuniões com os Encarregados de Educação, procurando evitar o tratamento exclusivamente burocrático dessas funções.</w:t>
      </w:r>
    </w:p>
    <w:p w:rsidR="000C0B4C" w:rsidRDefault="000C0B4C" w:rsidP="000C0B4C">
      <w:r>
        <w:t>Acompanhei sempre a Diretor de Turma, sempre disposta a ajudar, mas as tarefas descritas foram sempre tratas com auxílio da Diretora de Turma.</w:t>
      </w:r>
    </w:p>
    <w:p w:rsidR="000C0B4C" w:rsidRPr="000C0B4C" w:rsidRDefault="000C0B4C" w:rsidP="000C0B4C">
      <w:pPr>
        <w:rPr>
          <w:rFonts w:cs="Arial"/>
        </w:rPr>
      </w:pPr>
    </w:p>
    <w:p w:rsidR="00752B7F" w:rsidRDefault="00752B7F" w:rsidP="000C0B4C">
      <w:pPr>
        <w:pStyle w:val="PargrafodaLista"/>
        <w:numPr>
          <w:ilvl w:val="0"/>
          <w:numId w:val="7"/>
        </w:numPr>
        <w:shd w:val="clear" w:color="auto" w:fill="C5E0B3" w:themeFill="accent6" w:themeFillTint="66"/>
        <w:spacing w:line="360" w:lineRule="auto"/>
        <w:rPr>
          <w:rFonts w:ascii="Arial" w:hAnsi="Arial" w:cs="Arial"/>
        </w:rPr>
      </w:pPr>
      <w:r w:rsidRPr="00762554">
        <w:rPr>
          <w:rFonts w:ascii="Arial" w:hAnsi="Arial" w:cs="Arial"/>
        </w:rPr>
        <w:t>A atividade de “Acompanhamento da Direção de Turma” deverá ser objeto de apreciação final (apresentada sob a forma de relatório), analisando criticamente a implementação das decisões previstas no projeto, nomeadamente a metodologia de trabalho adotada pelo diretor e a participação do estagiário. Esta avaliação deverá ainda envolver a reflexão sobre as implicações do acompanhamento para o enquadramento pedagógico e didático dos alunos.</w:t>
      </w:r>
    </w:p>
    <w:p w:rsidR="000C0B4C" w:rsidRDefault="000C0B4C" w:rsidP="000C0B4C">
      <w:pPr>
        <w:ind w:firstLine="0"/>
      </w:pPr>
      <w:r>
        <w:t>Este documento representa o relatório, na qual pretendo realizar uma apreciação no final de cada período, assim como, no final do ano, analisando todas as decisões previstas.</w:t>
      </w:r>
    </w:p>
    <w:p w:rsidR="000C0B4C" w:rsidRDefault="000C0B4C" w:rsidP="000C0B4C">
      <w:pPr>
        <w:pStyle w:val="PargrafodaLista"/>
        <w:spacing w:line="360" w:lineRule="auto"/>
        <w:ind w:left="1230"/>
        <w:rPr>
          <w:rFonts w:ascii="Arial" w:hAnsi="Arial" w:cs="Arial"/>
        </w:rPr>
      </w:pPr>
    </w:p>
    <w:p w:rsidR="00762554" w:rsidRDefault="00762554" w:rsidP="0000069C">
      <w:pPr>
        <w:pStyle w:val="PargrafodaLista"/>
        <w:numPr>
          <w:ilvl w:val="0"/>
          <w:numId w:val="7"/>
        </w:numPr>
        <w:shd w:val="clear" w:color="auto" w:fill="C5E0B3" w:themeFill="accent6" w:themeFillTint="66"/>
        <w:spacing w:line="360" w:lineRule="auto"/>
        <w:rPr>
          <w:rFonts w:ascii="Arial" w:hAnsi="Arial" w:cs="Arial"/>
        </w:rPr>
      </w:pPr>
      <w:r w:rsidRPr="00762554">
        <w:rPr>
          <w:rFonts w:ascii="Arial" w:hAnsi="Arial" w:cs="Arial"/>
        </w:rPr>
        <w:t>Identifica, aprecia criticamente e intervém ativamente nas atividades inerentes à direção de turma e do conselho de turma</w:t>
      </w:r>
    </w:p>
    <w:p w:rsidR="0000069C" w:rsidRDefault="0000069C" w:rsidP="0000069C">
      <w:r>
        <w:t>Sempre que estou presente, tento intervir de for</w:t>
      </w:r>
      <w:r w:rsidR="006E7936">
        <w:t xml:space="preserve">ma adequada. Houve um momento, </w:t>
      </w:r>
      <w:r>
        <w:t>estive sempre preocupada em saber como esta decorreu e em transmitir quaisquer informações pertinentes.</w:t>
      </w:r>
      <w:r w:rsidR="006E7936">
        <w:t xml:space="preserve"> Houve momentos que não foi dada autonomia e autorização, por parte da diretora de turma, para estar presente.</w:t>
      </w:r>
    </w:p>
    <w:p w:rsidR="0000069C" w:rsidRDefault="0000069C" w:rsidP="0000069C"/>
    <w:p w:rsidR="00762554" w:rsidRDefault="00762554" w:rsidP="0000069C">
      <w:pPr>
        <w:pStyle w:val="PargrafodaLista"/>
        <w:numPr>
          <w:ilvl w:val="0"/>
          <w:numId w:val="7"/>
        </w:numPr>
        <w:shd w:val="clear" w:color="auto" w:fill="C5E0B3" w:themeFill="accent6" w:themeFillTint="66"/>
        <w:spacing w:line="360" w:lineRule="auto"/>
        <w:rPr>
          <w:rFonts w:ascii="Arial" w:hAnsi="Arial" w:cs="Arial"/>
        </w:rPr>
      </w:pPr>
      <w:r w:rsidRPr="00762554">
        <w:rPr>
          <w:rFonts w:ascii="Arial" w:hAnsi="Arial" w:cs="Arial"/>
        </w:rPr>
        <w:t>No desenvolvimento das atividades desta área manifesta a capacidade de cooperação com os seus pares, num clima de cordialidade e respeito, de interajuda e sentido crítico, manifestando responsabilidade, iniciativa, criatividade e adaptabilidade.</w:t>
      </w:r>
    </w:p>
    <w:p w:rsidR="0000069C" w:rsidRPr="0000069C" w:rsidRDefault="0000069C" w:rsidP="0000069C">
      <w:pPr>
        <w:rPr>
          <w:rFonts w:cs="Arial"/>
        </w:rPr>
      </w:pPr>
      <w:r>
        <w:rPr>
          <w:rFonts w:cs="Arial"/>
        </w:rPr>
        <w:t>Em todas as atividades manifesto a capacidades de ajuda para com o Diretor de Turma, revelando responsabilidade e por vezes criatividade.</w:t>
      </w:r>
    </w:p>
    <w:p w:rsidR="005374AB" w:rsidRDefault="005374AB" w:rsidP="00762554">
      <w:pPr>
        <w:rPr>
          <w:rFonts w:cs="Arial"/>
        </w:rPr>
      </w:pPr>
      <w:r>
        <w:rPr>
          <w:rFonts w:cs="Arial"/>
        </w:rPr>
        <w:lastRenderedPageBreak/>
        <w:t>Para além dos objetivos e atividades a desenvolver definidos no guia de estágio, existem objetivos que pretendo atingir, de forma a perceber e acompanhar todo o processo de acompanhamento da turma</w:t>
      </w:r>
      <w:r w:rsidR="00757A1A">
        <w:rPr>
          <w:rFonts w:cs="Arial"/>
        </w:rPr>
        <w:t xml:space="preserve"> e do Diretor de Turma</w:t>
      </w:r>
      <w:r w:rsidR="0000069C">
        <w:rPr>
          <w:rFonts w:cs="Arial"/>
        </w:rPr>
        <w:t>. Seguidamente irei identificar os objetivos conseguidos e os não conseguidos:</w:t>
      </w:r>
    </w:p>
    <w:p w:rsidR="005374AB" w:rsidRPr="005374AB" w:rsidRDefault="005374AB" w:rsidP="0000069C">
      <w:pPr>
        <w:pStyle w:val="PargrafodaLista"/>
        <w:numPr>
          <w:ilvl w:val="0"/>
          <w:numId w:val="19"/>
        </w:numPr>
        <w:shd w:val="clear" w:color="auto" w:fill="C5E0B3" w:themeFill="accent6" w:themeFillTint="66"/>
        <w:spacing w:line="360" w:lineRule="auto"/>
        <w:rPr>
          <w:rFonts w:ascii="Arial" w:hAnsi="Arial" w:cs="Arial"/>
        </w:rPr>
      </w:pPr>
      <w:r w:rsidRPr="005374AB">
        <w:rPr>
          <w:rFonts w:ascii="Arial" w:hAnsi="Arial" w:cs="Arial"/>
        </w:rPr>
        <w:t>Aplicar uma ficha individual do aluno no início do ano letivo, de forma a recolher informações pertinentes à complementação do Estudo de Turma;</w:t>
      </w:r>
    </w:p>
    <w:p w:rsidR="005374AB" w:rsidRPr="005374AB" w:rsidRDefault="005374AB" w:rsidP="0000069C">
      <w:pPr>
        <w:pStyle w:val="PargrafodaLista"/>
        <w:numPr>
          <w:ilvl w:val="0"/>
          <w:numId w:val="19"/>
        </w:numPr>
        <w:shd w:val="clear" w:color="auto" w:fill="C5E0B3" w:themeFill="accent6" w:themeFillTint="66"/>
        <w:spacing w:line="360" w:lineRule="auto"/>
        <w:rPr>
          <w:rFonts w:ascii="Arial" w:hAnsi="Arial" w:cs="Arial"/>
        </w:rPr>
      </w:pPr>
      <w:r w:rsidRPr="005374AB">
        <w:rPr>
          <w:rFonts w:ascii="Arial" w:hAnsi="Arial" w:cs="Arial"/>
        </w:rPr>
        <w:t xml:space="preserve">Organização do Dossier de Turma, de forma a ser consultado por todos os professores da turma. </w:t>
      </w:r>
    </w:p>
    <w:p w:rsidR="005374AB" w:rsidRPr="005374AB" w:rsidRDefault="005374AB" w:rsidP="0000069C">
      <w:pPr>
        <w:pStyle w:val="PargrafodaLista"/>
        <w:numPr>
          <w:ilvl w:val="0"/>
          <w:numId w:val="19"/>
        </w:numPr>
        <w:shd w:val="clear" w:color="auto" w:fill="C5E0B3" w:themeFill="accent6" w:themeFillTint="66"/>
        <w:spacing w:line="360" w:lineRule="auto"/>
        <w:rPr>
          <w:rFonts w:ascii="Arial" w:hAnsi="Arial" w:cs="Arial"/>
        </w:rPr>
      </w:pPr>
      <w:r w:rsidRPr="005374AB">
        <w:rPr>
          <w:rFonts w:ascii="Arial" w:hAnsi="Arial" w:cs="Arial"/>
        </w:rPr>
        <w:t>Conhecimento do processo da direção de turma e da intervenção aos encarregados de educação, assim como, dos restantes professores.</w:t>
      </w:r>
    </w:p>
    <w:p w:rsidR="005374AB" w:rsidRPr="005374AB" w:rsidRDefault="005374AB" w:rsidP="0000069C">
      <w:pPr>
        <w:pStyle w:val="PargrafodaLista"/>
        <w:numPr>
          <w:ilvl w:val="0"/>
          <w:numId w:val="19"/>
        </w:numPr>
        <w:shd w:val="clear" w:color="auto" w:fill="C5E0B3" w:themeFill="accent6" w:themeFillTint="66"/>
        <w:spacing w:line="360" w:lineRule="auto"/>
        <w:rPr>
          <w:rFonts w:ascii="Arial" w:hAnsi="Arial" w:cs="Arial"/>
        </w:rPr>
      </w:pPr>
      <w:r w:rsidRPr="0000069C">
        <w:rPr>
          <w:rFonts w:ascii="Arial" w:hAnsi="Arial" w:cs="Arial"/>
          <w:shd w:val="clear" w:color="auto" w:fill="C5E0B3" w:themeFill="accent6" w:themeFillTint="66"/>
        </w:rPr>
        <w:t>Perceber, através da comunicação com os restantes professores, o funcionamento da turma e possíveis problemas dentro dela</w:t>
      </w:r>
      <w:r w:rsidRPr="005374AB">
        <w:rPr>
          <w:rFonts w:ascii="Arial" w:hAnsi="Arial" w:cs="Arial"/>
        </w:rPr>
        <w:t>.</w:t>
      </w:r>
    </w:p>
    <w:p w:rsidR="005374AB" w:rsidRPr="005374AB" w:rsidRDefault="005374AB" w:rsidP="0000069C">
      <w:pPr>
        <w:pStyle w:val="PargrafodaLista"/>
        <w:numPr>
          <w:ilvl w:val="0"/>
          <w:numId w:val="19"/>
        </w:numPr>
        <w:shd w:val="clear" w:color="auto" w:fill="C5E0B3" w:themeFill="accent6" w:themeFillTint="66"/>
        <w:spacing w:line="360" w:lineRule="auto"/>
        <w:rPr>
          <w:rFonts w:ascii="Arial" w:hAnsi="Arial" w:cs="Arial"/>
        </w:rPr>
      </w:pPr>
      <w:r w:rsidRPr="005374AB">
        <w:rPr>
          <w:rFonts w:ascii="Arial" w:hAnsi="Arial" w:cs="Arial"/>
        </w:rPr>
        <w:t>Auxiliar o Diretor de Turma na caraterização da turma e na justificação das faltas</w:t>
      </w:r>
    </w:p>
    <w:p w:rsidR="005374AB" w:rsidRPr="005374AB" w:rsidRDefault="005374AB" w:rsidP="0000069C">
      <w:pPr>
        <w:pStyle w:val="PargrafodaLista"/>
        <w:numPr>
          <w:ilvl w:val="0"/>
          <w:numId w:val="19"/>
        </w:numPr>
        <w:shd w:val="clear" w:color="auto" w:fill="C5E0B3" w:themeFill="accent6" w:themeFillTint="66"/>
        <w:spacing w:line="360" w:lineRule="auto"/>
        <w:rPr>
          <w:rFonts w:ascii="Arial" w:hAnsi="Arial" w:cs="Arial"/>
        </w:rPr>
      </w:pPr>
      <w:r w:rsidRPr="005374AB">
        <w:rPr>
          <w:rFonts w:ascii="Arial" w:hAnsi="Arial" w:cs="Arial"/>
        </w:rPr>
        <w:t>Perceber a organização de todas as reuniões do Concelho de Turma e dos Encarregados de Educação</w:t>
      </w:r>
    </w:p>
    <w:p w:rsidR="005374AB" w:rsidRPr="005374AB" w:rsidRDefault="005374AB" w:rsidP="0000069C">
      <w:pPr>
        <w:pStyle w:val="PargrafodaLista"/>
        <w:numPr>
          <w:ilvl w:val="0"/>
          <w:numId w:val="19"/>
        </w:numPr>
        <w:shd w:val="clear" w:color="auto" w:fill="C5E0B3" w:themeFill="accent6" w:themeFillTint="66"/>
        <w:spacing w:line="360" w:lineRule="auto"/>
        <w:rPr>
          <w:rFonts w:ascii="Arial" w:hAnsi="Arial" w:cs="Arial"/>
        </w:rPr>
      </w:pPr>
      <w:r w:rsidRPr="005374AB">
        <w:rPr>
          <w:rFonts w:ascii="Arial" w:hAnsi="Arial" w:cs="Arial"/>
        </w:rPr>
        <w:t>Realizar um estudo de Turma</w:t>
      </w:r>
      <w:r w:rsidR="00512309">
        <w:rPr>
          <w:rFonts w:ascii="Arial" w:hAnsi="Arial" w:cs="Arial"/>
        </w:rPr>
        <w:t xml:space="preserve"> e fornecer os dados a todos os professores da turma.</w:t>
      </w:r>
    </w:p>
    <w:p w:rsidR="006008B2" w:rsidRDefault="0000069C" w:rsidP="0000069C">
      <w:r>
        <w:t xml:space="preserve">Todos estes objetivos foram cumpridos, com o </w:t>
      </w:r>
      <w:r w:rsidR="002D0705">
        <w:t>auxílio</w:t>
      </w:r>
      <w:r>
        <w:t xml:space="preserve"> da Diretor de Turma, nomeadamente na Justificação de Faltas e na organização das Reuniões.</w:t>
      </w:r>
    </w:p>
    <w:p w:rsidR="00512309" w:rsidRDefault="00512309" w:rsidP="000953C2">
      <w:pPr>
        <w:pStyle w:val="Ttulo"/>
      </w:pPr>
    </w:p>
    <w:p w:rsidR="000953C2" w:rsidRDefault="000953C2" w:rsidP="000953C2">
      <w:pPr>
        <w:pStyle w:val="Ttulo"/>
      </w:pPr>
      <w:bookmarkStart w:id="4" w:name="_Toc421512406"/>
      <w:r>
        <w:t>Atividades</w:t>
      </w:r>
      <w:bookmarkEnd w:id="4"/>
    </w:p>
    <w:p w:rsidR="000953C2" w:rsidRDefault="000953C2" w:rsidP="000953C2"/>
    <w:p w:rsidR="000953C2" w:rsidRDefault="000953C2" w:rsidP="000953C2">
      <w:pPr>
        <w:pStyle w:val="Subttulo"/>
      </w:pPr>
      <w:bookmarkStart w:id="5" w:name="_Toc421512407"/>
      <w:r>
        <w:t>Reuniões</w:t>
      </w:r>
      <w:bookmarkEnd w:id="5"/>
    </w:p>
    <w:p w:rsidR="000953C2" w:rsidRDefault="000953C2" w:rsidP="000953C2"/>
    <w:p w:rsidR="000953C2" w:rsidRDefault="000953C2" w:rsidP="000953C2">
      <w:r>
        <w:t>Foi realizada uma reunião j</w:t>
      </w:r>
      <w:r w:rsidR="003D36DF">
        <w:t>unto da Diretora de Turma do 8º ano</w:t>
      </w:r>
      <w:r>
        <w:t xml:space="preserve"> e do orienta</w:t>
      </w:r>
      <w:r w:rsidR="00757A1A">
        <w:t>dor de e</w:t>
      </w:r>
      <w:r>
        <w:t>stágio,</w:t>
      </w:r>
      <w:r w:rsidR="00757A1A">
        <w:t xml:space="preserve"> no início do ano,</w:t>
      </w:r>
      <w:r>
        <w:t xml:space="preserve"> para pedir autorização à </w:t>
      </w:r>
      <w:r w:rsidR="00757A1A">
        <w:t>diretora de turma para a</w:t>
      </w:r>
      <w:r>
        <w:t xml:space="preserve"> minha presença e acompanhamento em todas atividades</w:t>
      </w:r>
      <w:r w:rsidR="00757A1A">
        <w:t xml:space="preserve"> relacionadas</w:t>
      </w:r>
      <w:r>
        <w:t xml:space="preserve"> da direção de turma.</w:t>
      </w:r>
    </w:p>
    <w:p w:rsidR="000953C2" w:rsidRDefault="000953C2" w:rsidP="000953C2">
      <w:r>
        <w:t>Desta forma foi entregue um documento</w:t>
      </w:r>
      <w:r w:rsidR="00757A1A">
        <w:t xml:space="preserve"> escrito</w:t>
      </w:r>
      <w:r>
        <w:t xml:space="preserve"> à diretora de turma com os objetivos sobre o acompanhamento do estagiário </w:t>
      </w:r>
      <w:r w:rsidR="005374AB">
        <w:t xml:space="preserve">e as atividades a desenvolver, juntamente com </w:t>
      </w:r>
      <w:r>
        <w:t>uma folha de registos dos sumários de todos os encontros realizados ao longo do ano.</w:t>
      </w:r>
    </w:p>
    <w:p w:rsidR="0000069C" w:rsidRDefault="0000069C" w:rsidP="0000069C">
      <w:r>
        <w:t xml:space="preserve">Foi realizada uma reunião intercalar, antes do final do período, na qual estive presente, permitindo verificar o que se passava com todos os alunos, para além da disciplina de Educação Física. </w:t>
      </w:r>
    </w:p>
    <w:p w:rsidR="0000069C" w:rsidRDefault="0091501E" w:rsidP="0000069C">
      <w:r>
        <w:lastRenderedPageBreak/>
        <w:t>No 1º Período</w:t>
      </w:r>
      <w:r w:rsidR="0000069C">
        <w:t xml:space="preserve"> foi realizada uma reunião com os Encarregados de Educação, na qual não consegui estar presente, mas preocupei-me em transmitir informações à Diretora de Turma sobre casos especiais, assim como, após a reunião reunir-me com a professora para saber um pouco mais sobre a reunião.</w:t>
      </w:r>
    </w:p>
    <w:p w:rsidR="0000069C" w:rsidRDefault="0000069C" w:rsidP="0000069C">
      <w:pPr>
        <w:ind w:firstLine="708"/>
        <w:rPr>
          <w:rFonts w:cs="Arial"/>
        </w:rPr>
      </w:pPr>
      <w:r>
        <w:rPr>
          <w:rFonts w:cs="Arial"/>
        </w:rPr>
        <w:t>As Reuniões de Conselho de Turma foram preparadas com a minha ajuda, permitindo-me esta</w:t>
      </w:r>
      <w:r w:rsidR="0091501E">
        <w:rPr>
          <w:rFonts w:cs="Arial"/>
        </w:rPr>
        <w:t>r</w:t>
      </w:r>
      <w:r>
        <w:rPr>
          <w:rFonts w:cs="Arial"/>
        </w:rPr>
        <w:t xml:space="preserve"> por dentro de todos os assuntos a abordar na mesma, principalmente na reunião de final de Período. </w:t>
      </w:r>
    </w:p>
    <w:p w:rsidR="0091501E" w:rsidRDefault="008D7D94" w:rsidP="0091501E">
      <w:pPr>
        <w:ind w:firstLine="708"/>
        <w:rPr>
          <w:rFonts w:cs="Arial"/>
        </w:rPr>
      </w:pPr>
      <w:r>
        <w:rPr>
          <w:rFonts w:cs="Arial"/>
        </w:rPr>
        <w:t>Percebi em todas as reuniões a melhor fora de dirigir uma reunião, para que sejam abordados todos os assuntos previstos</w:t>
      </w:r>
      <w:r w:rsidR="0091501E">
        <w:rPr>
          <w:rFonts w:cs="Arial"/>
        </w:rPr>
        <w:t>.</w:t>
      </w:r>
    </w:p>
    <w:p w:rsidR="0091501E" w:rsidRDefault="002D0705" w:rsidP="0091501E">
      <w:pPr>
        <w:ind w:firstLine="708"/>
      </w:pPr>
      <w:r>
        <w:t>Fora</w:t>
      </w:r>
      <w:r w:rsidR="0091501E">
        <w:t>m realizadas reuniões</w:t>
      </w:r>
      <w:r>
        <w:t xml:space="preserve"> com o Concelho de Turma, relativamente às Avaliações Intercalares e reunião de Notas finais. </w:t>
      </w:r>
    </w:p>
    <w:p w:rsidR="00757A1A" w:rsidRDefault="00757A1A" w:rsidP="000953C2"/>
    <w:p w:rsidR="000953C2" w:rsidRDefault="000953C2" w:rsidP="000953C2">
      <w:pPr>
        <w:pStyle w:val="Subttulo"/>
      </w:pPr>
      <w:bookmarkStart w:id="6" w:name="_Toc421512408"/>
      <w:r>
        <w:t>Horário de Acompanhamento da DT</w:t>
      </w:r>
      <w:bookmarkEnd w:id="6"/>
    </w:p>
    <w:p w:rsidR="000953C2" w:rsidRDefault="000953C2" w:rsidP="000953C2"/>
    <w:p w:rsidR="000953C2" w:rsidRDefault="000953C2" w:rsidP="000953C2">
      <w:pPr>
        <w:rPr>
          <w:rFonts w:ascii="Times New Roman" w:hAnsi="Times New Roman" w:cs="Times New Roman"/>
          <w:sz w:val="24"/>
        </w:rPr>
      </w:pPr>
      <w:r w:rsidRPr="00D044C1">
        <w:rPr>
          <w:rFonts w:ascii="Times New Roman" w:hAnsi="Times New Roman" w:cs="Times New Roman"/>
        </w:rPr>
        <w:tab/>
      </w:r>
      <w:r w:rsidRPr="00512309">
        <w:t>O acompanha</w:t>
      </w:r>
      <w:r w:rsidR="003D36DF">
        <w:t>mento da direção de turma do 8º ano</w:t>
      </w:r>
      <w:r w:rsidRPr="00512309">
        <w:t>, em que estou presente realiza-se duas vezes por semana. A hora da cid</w:t>
      </w:r>
      <w:r w:rsidR="0059174B" w:rsidRPr="00512309">
        <w:t>adania às Segundas F</w:t>
      </w:r>
      <w:r w:rsidRPr="00512309">
        <w:t xml:space="preserve">eiras das 15h15 às 16h00) e a hora de </w:t>
      </w:r>
      <w:r w:rsidR="0059174B" w:rsidRPr="00512309">
        <w:t>Atendimento aos Encarregados de Educação ou de direção de turma às Terças Feiras entre as 10h00 e as 11.45h</w:t>
      </w:r>
      <w:r w:rsidR="0059174B">
        <w:rPr>
          <w:rFonts w:ascii="Times New Roman" w:hAnsi="Times New Roman" w:cs="Times New Roman"/>
          <w:sz w:val="24"/>
        </w:rPr>
        <w:t>.</w:t>
      </w:r>
    </w:p>
    <w:p w:rsidR="0059174B" w:rsidRDefault="008D7D94" w:rsidP="008D7D94">
      <w:r>
        <w:t>Desde o meu primeiro contato, a Diretora de Turma ensinou-me a realizar as tarefas essenciais à Direção de Turma, e em todos os momentos disponibilizei-me para ajudar.</w:t>
      </w:r>
    </w:p>
    <w:p w:rsidR="0091501E" w:rsidRDefault="0091501E" w:rsidP="008D7D94">
      <w:r>
        <w:t>Durante o 3º período, não houve pais presentes no horário estabelecido, apenas na última semana de aulas, uma mãe presenciou-se na escola, mas a Diretor de Turma optou por não autorizar a minha presença.</w:t>
      </w:r>
    </w:p>
    <w:p w:rsidR="0091501E" w:rsidRDefault="0091501E" w:rsidP="008D7D94">
      <w:r>
        <w:t>Esta foi uma decisão, por parte da Diretora de Turma e não intervim.</w:t>
      </w:r>
    </w:p>
    <w:p w:rsidR="008D7D94" w:rsidRDefault="008D7D94" w:rsidP="0059174B">
      <w:pPr>
        <w:pStyle w:val="Subttulo"/>
      </w:pPr>
    </w:p>
    <w:p w:rsidR="0059174B" w:rsidRDefault="0059174B" w:rsidP="0059174B">
      <w:pPr>
        <w:pStyle w:val="Subttulo"/>
      </w:pPr>
      <w:bookmarkStart w:id="7" w:name="_Toc421512409"/>
      <w:r>
        <w:t>Cidadania</w:t>
      </w:r>
      <w:bookmarkEnd w:id="7"/>
    </w:p>
    <w:p w:rsidR="0059174B" w:rsidRDefault="0059174B" w:rsidP="0059174B"/>
    <w:p w:rsidR="0059174B" w:rsidRDefault="0059174B" w:rsidP="006A2E3D">
      <w:r>
        <w:t>A disciplina de cidadania está inserida no horário da turma e é orientada pelo diretor de turma, com o objetivo de resolver problemas, que possam surgir da turma, entrega de justificação de faltas, mas também abordar temáticas definidas, neste caso, para o 8ºano</w:t>
      </w:r>
      <w:r w:rsidR="006008B2">
        <w:t xml:space="preserve"> (anexo 3)</w:t>
      </w:r>
      <w:r>
        <w:t>.</w:t>
      </w:r>
    </w:p>
    <w:p w:rsidR="0091501E" w:rsidRDefault="0059174B" w:rsidP="00512309">
      <w:r w:rsidRPr="006A2E3D">
        <w:t>Foram então realizadas algumas tarefas</w:t>
      </w:r>
      <w:r w:rsidR="0091501E">
        <w:t xml:space="preserve"> durante a Cidadania</w:t>
      </w:r>
    </w:p>
    <w:p w:rsidR="0059174B" w:rsidRPr="006A2E3D" w:rsidRDefault="003D36DF" w:rsidP="00512309">
      <w:r>
        <w:t>No 1º Período</w:t>
      </w:r>
      <w:r w:rsidR="0091501E">
        <w:t>:</w:t>
      </w:r>
      <w:r w:rsidR="0059174B" w:rsidRPr="006A2E3D">
        <w:tab/>
      </w:r>
    </w:p>
    <w:p w:rsidR="0059174B" w:rsidRPr="006A2E3D" w:rsidRDefault="0059174B" w:rsidP="006A2E3D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 xml:space="preserve">Receção aos alunos, </w:t>
      </w:r>
    </w:p>
    <w:p w:rsidR="0059174B" w:rsidRPr="006A2E3D" w:rsidRDefault="0059174B" w:rsidP="006A2E3D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Informações acerca do horário da turma e o regulamento interno da escola.</w:t>
      </w:r>
    </w:p>
    <w:p w:rsidR="0059174B" w:rsidRPr="006A2E3D" w:rsidRDefault="0059174B" w:rsidP="006A2E3D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lastRenderedPageBreak/>
        <w:t>Aplicação de uma ficha individual do aluno definido pela escola.</w:t>
      </w:r>
    </w:p>
    <w:p w:rsidR="0059174B" w:rsidRPr="006A2E3D" w:rsidRDefault="0059174B" w:rsidP="006A2E3D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Entrega da convocatória dos Encarregados de Educação</w:t>
      </w:r>
    </w:p>
    <w:p w:rsidR="0059174B" w:rsidRPr="006A2E3D" w:rsidRDefault="0059174B" w:rsidP="006A2E3D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Planta da sala de aula</w:t>
      </w:r>
    </w:p>
    <w:p w:rsidR="0059174B" w:rsidRPr="006A2E3D" w:rsidRDefault="0059174B" w:rsidP="006A2E3D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Eleição do delegado e subdelegado</w:t>
      </w:r>
    </w:p>
    <w:p w:rsidR="0059174B" w:rsidRPr="006A2E3D" w:rsidRDefault="0059174B" w:rsidP="006A2E3D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Questionário do EPIS</w:t>
      </w:r>
    </w:p>
    <w:p w:rsidR="0059174B" w:rsidRPr="006A2E3D" w:rsidRDefault="0059174B" w:rsidP="006A2E3D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Questionário sobre caraterização da turma, definido pelo INOVAR</w:t>
      </w:r>
    </w:p>
    <w:p w:rsidR="0059174B" w:rsidRPr="006A2E3D" w:rsidRDefault="0059174B" w:rsidP="006A2E3D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Atividade ‘Eu e os Outros’</w:t>
      </w:r>
      <w:r w:rsidR="006008B2">
        <w:rPr>
          <w:rFonts w:ascii="Arial" w:hAnsi="Arial" w:cs="Arial"/>
        </w:rPr>
        <w:t xml:space="preserve"> (</w:t>
      </w:r>
      <w:r w:rsidR="006008B2" w:rsidRPr="006008B2">
        <w:rPr>
          <w:rFonts w:ascii="Arial" w:hAnsi="Arial" w:cs="Arial"/>
          <w:i/>
        </w:rPr>
        <w:t>cf:</w:t>
      </w:r>
      <w:r w:rsidR="006008B2">
        <w:rPr>
          <w:rFonts w:ascii="Arial" w:hAnsi="Arial" w:cs="Arial"/>
        </w:rPr>
        <w:t xml:space="preserve"> anexo 2)</w:t>
      </w:r>
    </w:p>
    <w:p w:rsidR="0059174B" w:rsidRPr="006A2E3D" w:rsidRDefault="0059174B" w:rsidP="006A2E3D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Resolução de conflitos existentes na turma</w:t>
      </w:r>
    </w:p>
    <w:p w:rsidR="0059174B" w:rsidRPr="006A2E3D" w:rsidRDefault="0059174B" w:rsidP="006A2E3D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Informações aos alunos sobre os apoios</w:t>
      </w:r>
    </w:p>
    <w:p w:rsidR="0059174B" w:rsidRPr="006A2E3D" w:rsidRDefault="0059174B" w:rsidP="006A2E3D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 xml:space="preserve">Informações aos alunos sobre o </w:t>
      </w:r>
      <w:r w:rsidRPr="003D36DF">
        <w:rPr>
          <w:rFonts w:ascii="Arial" w:hAnsi="Arial" w:cs="Arial"/>
          <w:i/>
        </w:rPr>
        <w:t>site</w:t>
      </w:r>
      <w:r w:rsidRPr="006A2E3D">
        <w:rPr>
          <w:rFonts w:ascii="Arial" w:hAnsi="Arial" w:cs="Arial"/>
        </w:rPr>
        <w:t xml:space="preserve"> da escola</w:t>
      </w:r>
    </w:p>
    <w:p w:rsidR="0059174B" w:rsidRPr="006A2E3D" w:rsidRDefault="0059174B" w:rsidP="006A2E3D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Justificação de faltas e recados aos respetivos Encarregados de Educação</w:t>
      </w:r>
    </w:p>
    <w:p w:rsidR="0059174B" w:rsidRPr="006A2E3D" w:rsidRDefault="0059174B" w:rsidP="006A2E3D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Informações relativamente às avaliações Intercalares</w:t>
      </w:r>
    </w:p>
    <w:p w:rsidR="0059174B" w:rsidRDefault="0059174B" w:rsidP="006A2E3D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Balanço final das notas previstas pelos alunos para o 1º Período</w:t>
      </w:r>
    </w:p>
    <w:p w:rsidR="0091501E" w:rsidRDefault="0091501E" w:rsidP="0091501E">
      <w:pPr>
        <w:rPr>
          <w:rFonts w:cs="Arial"/>
        </w:rPr>
      </w:pPr>
      <w:r>
        <w:rPr>
          <w:rFonts w:cs="Arial"/>
        </w:rPr>
        <w:t xml:space="preserve">No 2º Período </w:t>
      </w:r>
    </w:p>
    <w:p w:rsidR="0091501E" w:rsidRPr="006A2E3D" w:rsidRDefault="0091501E" w:rsidP="0091501E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Resolução de conflitos existentes na turma</w:t>
      </w:r>
    </w:p>
    <w:p w:rsidR="0091501E" w:rsidRPr="006A2E3D" w:rsidRDefault="0091501E" w:rsidP="0091501E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Informações aos alunos sobre os apoios</w:t>
      </w:r>
    </w:p>
    <w:p w:rsidR="0091501E" w:rsidRDefault="0091501E" w:rsidP="0091501E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Justificação de faltas e recados aos respetivos Encarregados de Educação</w:t>
      </w:r>
    </w:p>
    <w:p w:rsidR="0091501E" w:rsidRDefault="0091501E" w:rsidP="0091501E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Abordado Tema Sexualidade através da visualização do Filme Trust em quatro aulas e por consequente a realização de uma ficha em grupo sobre o filme.</w:t>
      </w:r>
    </w:p>
    <w:p w:rsidR="0091501E" w:rsidRDefault="0091501E" w:rsidP="0091501E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Trabalho de grupo com apresentação em Power Point relativamente à evolução da Higiene – Atividade ‘A água não lava tudo’, e durante três aulas os alunos tiveram a trabalhar sobre este tema, na qual, apresentaram perante toda a turma.</w:t>
      </w:r>
    </w:p>
    <w:p w:rsidR="0091501E" w:rsidRPr="006A2E3D" w:rsidRDefault="0091501E" w:rsidP="0091501E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Atividade na Biblioteca da Escola – Á conversa com a Professora Amélia sobre o tema ‘Ser Mulher’, onde os alunos puderam participar, com opiniões, sobre o dia de Mulher e onde ficaram a conhecer a opinião da Professora sobre o tema em questão.</w:t>
      </w:r>
    </w:p>
    <w:p w:rsidR="0091501E" w:rsidRPr="006A2E3D" w:rsidRDefault="0091501E" w:rsidP="0091501E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Informações relativamente às avaliações Intercalares</w:t>
      </w:r>
    </w:p>
    <w:p w:rsidR="0091501E" w:rsidRDefault="0091501E" w:rsidP="0091501E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Balanço final das notas</w:t>
      </w:r>
      <w:r>
        <w:rPr>
          <w:rFonts w:ascii="Arial" w:hAnsi="Arial" w:cs="Arial"/>
        </w:rPr>
        <w:t xml:space="preserve"> previstas pelos alunos para o 2</w:t>
      </w:r>
      <w:r w:rsidRPr="006A2E3D">
        <w:rPr>
          <w:rFonts w:ascii="Arial" w:hAnsi="Arial" w:cs="Arial"/>
        </w:rPr>
        <w:t>º Período</w:t>
      </w:r>
    </w:p>
    <w:p w:rsidR="0091501E" w:rsidRDefault="0091501E" w:rsidP="0091501E">
      <w:pPr>
        <w:rPr>
          <w:rFonts w:cs="Arial"/>
        </w:rPr>
      </w:pPr>
      <w:r>
        <w:rPr>
          <w:rFonts w:cs="Arial"/>
        </w:rPr>
        <w:t>No 3º Período</w:t>
      </w:r>
    </w:p>
    <w:p w:rsidR="00B375D3" w:rsidRDefault="00B375D3" w:rsidP="00B375D3">
      <w:pPr>
        <w:pStyle w:val="PargrafodaLista"/>
        <w:numPr>
          <w:ilvl w:val="0"/>
          <w:numId w:val="2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Preparação da reunião de Encarregados de Educação</w:t>
      </w:r>
    </w:p>
    <w:p w:rsidR="00B375D3" w:rsidRPr="00B375D3" w:rsidRDefault="00B375D3" w:rsidP="00B375D3">
      <w:pPr>
        <w:pStyle w:val="PargrafodaLista"/>
        <w:numPr>
          <w:ilvl w:val="0"/>
          <w:numId w:val="21"/>
        </w:numPr>
        <w:spacing w:line="360" w:lineRule="auto"/>
        <w:rPr>
          <w:rFonts w:ascii="Arial" w:hAnsi="Arial" w:cs="Arial"/>
        </w:rPr>
      </w:pPr>
      <w:r w:rsidRPr="00B375D3">
        <w:rPr>
          <w:rFonts w:ascii="Arial" w:hAnsi="Arial" w:cs="Arial"/>
        </w:rPr>
        <w:t>Preparação da visita de estudo</w:t>
      </w:r>
    </w:p>
    <w:p w:rsidR="00B375D3" w:rsidRDefault="00B375D3" w:rsidP="00B375D3">
      <w:pPr>
        <w:pStyle w:val="PargrafodaLista"/>
        <w:numPr>
          <w:ilvl w:val="0"/>
          <w:numId w:val="21"/>
        </w:numPr>
        <w:spacing w:line="360" w:lineRule="auto"/>
        <w:rPr>
          <w:rFonts w:ascii="Arial" w:hAnsi="Arial" w:cs="Arial"/>
        </w:rPr>
      </w:pPr>
      <w:r w:rsidRPr="00B375D3">
        <w:rPr>
          <w:rFonts w:ascii="Arial" w:hAnsi="Arial" w:cs="Arial"/>
        </w:rPr>
        <w:lastRenderedPageBreak/>
        <w:t>Balanço das notas finais do 2º Período</w:t>
      </w:r>
    </w:p>
    <w:p w:rsidR="00B375D3" w:rsidRDefault="00B375D3" w:rsidP="00B375D3">
      <w:pPr>
        <w:pStyle w:val="PargrafodaLista"/>
        <w:numPr>
          <w:ilvl w:val="0"/>
          <w:numId w:val="2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Apresentação do trabalho de grupo – A Higiene</w:t>
      </w:r>
    </w:p>
    <w:p w:rsidR="00B375D3" w:rsidRDefault="00B375D3" w:rsidP="00B375D3">
      <w:pPr>
        <w:pStyle w:val="PargrafodaLista"/>
        <w:numPr>
          <w:ilvl w:val="0"/>
          <w:numId w:val="2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Justificação de faltas</w:t>
      </w:r>
    </w:p>
    <w:p w:rsidR="00B375D3" w:rsidRDefault="00B375D3" w:rsidP="00B375D3">
      <w:pPr>
        <w:pStyle w:val="PargrafodaLista"/>
        <w:numPr>
          <w:ilvl w:val="0"/>
          <w:numId w:val="2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Tema sexualidade com a presença de uma enfermeira.</w:t>
      </w:r>
    </w:p>
    <w:p w:rsidR="008D7D94" w:rsidRDefault="008D7D94" w:rsidP="006A2E3D">
      <w:pPr>
        <w:pStyle w:val="Subttulo"/>
      </w:pPr>
    </w:p>
    <w:p w:rsidR="000953C2" w:rsidRDefault="00757A1A" w:rsidP="006A2E3D">
      <w:pPr>
        <w:pStyle w:val="Subttulo"/>
      </w:pPr>
      <w:bookmarkStart w:id="8" w:name="_Toc421512410"/>
      <w:r>
        <w:t>Direção de Turma</w:t>
      </w:r>
      <w:bookmarkEnd w:id="8"/>
    </w:p>
    <w:p w:rsidR="00757A1A" w:rsidRDefault="00757A1A" w:rsidP="00757A1A"/>
    <w:p w:rsidR="006A2E3D" w:rsidRDefault="00B375D3" w:rsidP="006A2E3D">
      <w:r>
        <w:t>Esta é uma hora que teve</w:t>
      </w:r>
      <w:r w:rsidR="006A2E3D">
        <w:t xml:space="preserve"> como objetivo tratar de assuntos inerentes à direção de turma, assim como na possível rece</w:t>
      </w:r>
      <w:r w:rsidR="00757A1A">
        <w:t>ção de Encarregados de Educação, com autorização para a minha presença.</w:t>
      </w:r>
    </w:p>
    <w:p w:rsidR="006A2E3D" w:rsidRPr="00D044C1" w:rsidRDefault="006A2E3D" w:rsidP="006A2E3D">
      <w:r>
        <w:t>Desta forma, d</w:t>
      </w:r>
      <w:r w:rsidRPr="00D044C1">
        <w:t xml:space="preserve">urante </w:t>
      </w:r>
      <w:r w:rsidR="00B375D3">
        <w:t>o ano letivo</w:t>
      </w:r>
      <w:r w:rsidRPr="00D044C1">
        <w:t xml:space="preserve">, </w:t>
      </w:r>
      <w:r>
        <w:t xml:space="preserve">no horário definido foram </w:t>
      </w:r>
      <w:r w:rsidR="00B375D3">
        <w:t>realizadas as seguintes tarefas, no 1º Período:</w:t>
      </w:r>
    </w:p>
    <w:p w:rsidR="006A2E3D" w:rsidRPr="006A2E3D" w:rsidRDefault="006A2E3D" w:rsidP="006A2E3D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Caraterização da turma no programa INOVAR</w:t>
      </w:r>
    </w:p>
    <w:p w:rsidR="006A2E3D" w:rsidRPr="006A2E3D" w:rsidRDefault="006A2E3D" w:rsidP="006A2E3D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 xml:space="preserve">Atendimento aos EE </w:t>
      </w:r>
    </w:p>
    <w:p w:rsidR="006A2E3D" w:rsidRPr="006A2E3D" w:rsidRDefault="006A2E3D" w:rsidP="006A2E3D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Justificação de faltas no programa INOVAR;</w:t>
      </w:r>
    </w:p>
    <w:p w:rsidR="006A2E3D" w:rsidRPr="006A2E3D" w:rsidRDefault="006A2E3D" w:rsidP="006A2E3D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Levantamento das Fichas de Ocorrência;</w:t>
      </w:r>
    </w:p>
    <w:p w:rsidR="006A2E3D" w:rsidRPr="006A2E3D" w:rsidRDefault="006A2E3D" w:rsidP="006A2E3D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Telefonemas aos EE para informações ou possíveis situações ocorridas;</w:t>
      </w:r>
    </w:p>
    <w:p w:rsidR="006A2E3D" w:rsidRPr="006A2E3D" w:rsidRDefault="006A2E3D" w:rsidP="006A2E3D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Comunicação de apoios;</w:t>
      </w:r>
    </w:p>
    <w:p w:rsidR="006A2E3D" w:rsidRPr="006A2E3D" w:rsidRDefault="006A2E3D" w:rsidP="006A2E3D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Preparação de reuniões intercalares e do Concelho de Turma.</w:t>
      </w:r>
    </w:p>
    <w:p w:rsidR="006A2E3D" w:rsidRPr="006A2E3D" w:rsidRDefault="006A2E3D" w:rsidP="006A2E3D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Organização do Dossier de Turma</w:t>
      </w:r>
    </w:p>
    <w:p w:rsidR="006A2E3D" w:rsidRDefault="006A2E3D" w:rsidP="006A2E3D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Realização de atas</w:t>
      </w:r>
    </w:p>
    <w:p w:rsidR="00B375D3" w:rsidRPr="00D044C1" w:rsidRDefault="00B375D3" w:rsidP="00B375D3">
      <w:r>
        <w:t>Durante o 2</w:t>
      </w:r>
      <w:r w:rsidRPr="00D044C1">
        <w:t>º período</w:t>
      </w:r>
      <w:r>
        <w:t>,</w:t>
      </w:r>
      <w:r w:rsidRPr="00D044C1">
        <w:t xml:space="preserve"> </w:t>
      </w:r>
      <w:r>
        <w:t>no horário definido foram realizadas as seguintes tarefas:</w:t>
      </w:r>
    </w:p>
    <w:p w:rsidR="00B375D3" w:rsidRPr="006A2E3D" w:rsidRDefault="00B375D3" w:rsidP="00B375D3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 xml:space="preserve">Atendimento aos EE </w:t>
      </w:r>
    </w:p>
    <w:p w:rsidR="00B375D3" w:rsidRPr="006A2E3D" w:rsidRDefault="00B375D3" w:rsidP="00B375D3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Justificação de faltas no programa INOVAR;</w:t>
      </w:r>
    </w:p>
    <w:p w:rsidR="00B375D3" w:rsidRPr="006A2E3D" w:rsidRDefault="00B375D3" w:rsidP="00B375D3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Levantamento das Fichas de Ocorrência;</w:t>
      </w:r>
    </w:p>
    <w:p w:rsidR="00B375D3" w:rsidRPr="006A2E3D" w:rsidRDefault="00B375D3" w:rsidP="00B375D3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Telefonemas aos EE para informações ou possíveis situações ocorridas;</w:t>
      </w:r>
    </w:p>
    <w:p w:rsidR="00B375D3" w:rsidRPr="006A2E3D" w:rsidRDefault="00B375D3" w:rsidP="00B375D3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Comunicação de apoios;</w:t>
      </w:r>
    </w:p>
    <w:p w:rsidR="00B375D3" w:rsidRPr="006A2E3D" w:rsidRDefault="00B375D3" w:rsidP="00B375D3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Preparação de reuniões intercalares e do Concelho de Turma.</w:t>
      </w:r>
    </w:p>
    <w:p w:rsidR="00B375D3" w:rsidRPr="006A2E3D" w:rsidRDefault="00B375D3" w:rsidP="00B375D3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Organização do Dossier de Turma</w:t>
      </w:r>
    </w:p>
    <w:p w:rsidR="00B375D3" w:rsidRPr="006A2E3D" w:rsidRDefault="00B375D3" w:rsidP="00B375D3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Realização de atas</w:t>
      </w:r>
    </w:p>
    <w:p w:rsidR="00B375D3" w:rsidRPr="00D044C1" w:rsidRDefault="00B375D3" w:rsidP="00B375D3">
      <w:r>
        <w:t>No 3</w:t>
      </w:r>
      <w:r w:rsidRPr="00D044C1">
        <w:t>º período</w:t>
      </w:r>
      <w:r>
        <w:t xml:space="preserve"> e até ao final do Ano Letivo</w:t>
      </w:r>
      <w:r w:rsidRPr="00D044C1">
        <w:t xml:space="preserve">, </w:t>
      </w:r>
      <w:r>
        <w:t>no horário definido foram realizadas as seguintes tarefas:</w:t>
      </w:r>
    </w:p>
    <w:p w:rsidR="00B375D3" w:rsidRPr="006A2E3D" w:rsidRDefault="00B375D3" w:rsidP="00B375D3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 xml:space="preserve">Atendimento aos EE </w:t>
      </w:r>
    </w:p>
    <w:p w:rsidR="00B375D3" w:rsidRPr="006A2E3D" w:rsidRDefault="00B375D3" w:rsidP="00B375D3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Justificação de faltas no programa INOVAR;</w:t>
      </w:r>
    </w:p>
    <w:p w:rsidR="00B375D3" w:rsidRPr="006A2E3D" w:rsidRDefault="00B375D3" w:rsidP="00B375D3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Levantamento das Fichas de Ocorrência;</w:t>
      </w:r>
    </w:p>
    <w:p w:rsidR="00B375D3" w:rsidRPr="006A2E3D" w:rsidRDefault="00B375D3" w:rsidP="00B375D3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lastRenderedPageBreak/>
        <w:t>Telefonemas aos EE para informações ou possíveis situações ocorridas;</w:t>
      </w:r>
    </w:p>
    <w:p w:rsidR="00B375D3" w:rsidRPr="006A2E3D" w:rsidRDefault="00B375D3" w:rsidP="00B375D3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Preparação de reuniões intercalares e do Concelho de Turma.</w:t>
      </w:r>
    </w:p>
    <w:p w:rsidR="00B375D3" w:rsidRPr="006A2E3D" w:rsidRDefault="00B375D3" w:rsidP="00B375D3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Organização do Dossier de Turma</w:t>
      </w:r>
    </w:p>
    <w:p w:rsidR="00B375D3" w:rsidRPr="006A2E3D" w:rsidRDefault="00B375D3" w:rsidP="00B375D3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</w:rPr>
      </w:pPr>
      <w:r w:rsidRPr="006A2E3D">
        <w:rPr>
          <w:rFonts w:ascii="Arial" w:hAnsi="Arial" w:cs="Arial"/>
        </w:rPr>
        <w:t>Realização de atas</w:t>
      </w:r>
    </w:p>
    <w:p w:rsidR="000953C2" w:rsidRDefault="006A2E3D" w:rsidP="000953C2">
      <w:r>
        <w:t xml:space="preserve">Durante esta hora foram recebidos alguns Encarregados de Educação assim como alguns telefonemas. </w:t>
      </w:r>
    </w:p>
    <w:p w:rsidR="00C83B1F" w:rsidRPr="00C83B1F" w:rsidRDefault="00C0499D" w:rsidP="00C83B1F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t>Contato presencial</w:t>
      </w:r>
      <w:r w:rsidR="00C83B1F">
        <w:rPr>
          <w:rFonts w:ascii="Arial" w:hAnsi="Arial" w:cs="Arial"/>
          <w:noProof/>
        </w:rPr>
        <w:t xml:space="preserve"> do EE do aluno </w:t>
      </w:r>
      <w:r w:rsidR="003D36DF">
        <w:rPr>
          <w:rFonts w:ascii="Arial" w:hAnsi="Arial" w:cs="Arial"/>
          <w:noProof/>
        </w:rPr>
        <w:t>A</w:t>
      </w:r>
      <w:r w:rsidR="00C83B1F" w:rsidRPr="00C83B1F">
        <w:rPr>
          <w:rFonts w:ascii="Arial" w:hAnsi="Arial" w:cs="Arial"/>
          <w:noProof/>
        </w:rPr>
        <w:t xml:space="preserve"> </w:t>
      </w:r>
      <w:r w:rsidR="00C83B1F">
        <w:rPr>
          <w:rFonts w:ascii="Arial" w:hAnsi="Arial" w:cs="Arial"/>
          <w:noProof/>
        </w:rPr>
        <w:t xml:space="preserve">por ausência dos manuais </w:t>
      </w:r>
      <w:r w:rsidR="00C83B1F" w:rsidRPr="00C83B1F">
        <w:rPr>
          <w:rFonts w:ascii="Arial" w:hAnsi="Arial" w:cs="Arial"/>
          <w:noProof/>
        </w:rPr>
        <w:t>escolares</w:t>
      </w:r>
    </w:p>
    <w:p w:rsidR="00C83B1F" w:rsidRPr="00C83B1F" w:rsidRDefault="00C0499D" w:rsidP="00C83B1F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Contato presencial</w:t>
      </w:r>
      <w:r w:rsidR="00C83B1F">
        <w:rPr>
          <w:rFonts w:ascii="Arial" w:hAnsi="Arial" w:cs="Arial"/>
          <w:noProof/>
        </w:rPr>
        <w:t xml:space="preserve"> d</w:t>
      </w:r>
      <w:r>
        <w:rPr>
          <w:rFonts w:ascii="Arial" w:hAnsi="Arial" w:cs="Arial"/>
          <w:noProof/>
        </w:rPr>
        <w:t>o</w:t>
      </w:r>
      <w:r w:rsidR="00C83B1F">
        <w:rPr>
          <w:rFonts w:ascii="Arial" w:hAnsi="Arial" w:cs="Arial"/>
          <w:noProof/>
        </w:rPr>
        <w:t xml:space="preserve"> EE do aluno </w:t>
      </w:r>
      <w:r w:rsidR="003D36DF">
        <w:rPr>
          <w:rFonts w:ascii="Arial" w:hAnsi="Arial" w:cs="Arial"/>
          <w:noProof/>
        </w:rPr>
        <w:t>B</w:t>
      </w:r>
      <w:r w:rsidR="00C83B1F" w:rsidRPr="00C83B1F">
        <w:rPr>
          <w:rFonts w:ascii="Arial" w:hAnsi="Arial" w:cs="Arial"/>
          <w:noProof/>
        </w:rPr>
        <w:t>, uma vez que não esteve presente na reunião inicial</w:t>
      </w:r>
    </w:p>
    <w:p w:rsidR="00C83B1F" w:rsidRPr="00C83B1F" w:rsidRDefault="00C83B1F" w:rsidP="00C83B1F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  <w:noProof/>
        </w:rPr>
      </w:pPr>
      <w:r w:rsidRPr="00C83B1F">
        <w:rPr>
          <w:rFonts w:ascii="Arial" w:hAnsi="Arial" w:cs="Arial"/>
          <w:noProof/>
        </w:rPr>
        <w:t xml:space="preserve">Contato telefónico para </w:t>
      </w:r>
      <w:r>
        <w:rPr>
          <w:rFonts w:ascii="Arial" w:hAnsi="Arial" w:cs="Arial"/>
          <w:noProof/>
        </w:rPr>
        <w:t xml:space="preserve">o </w:t>
      </w:r>
      <w:r w:rsidRPr="00C83B1F">
        <w:rPr>
          <w:rFonts w:ascii="Arial" w:hAnsi="Arial" w:cs="Arial"/>
          <w:noProof/>
        </w:rPr>
        <w:t>EE do</w:t>
      </w:r>
      <w:r w:rsidR="003D36DF">
        <w:rPr>
          <w:rFonts w:ascii="Arial" w:hAnsi="Arial" w:cs="Arial"/>
          <w:noProof/>
        </w:rPr>
        <w:t xml:space="preserve"> aluno</w:t>
      </w:r>
      <w:r w:rsidRPr="00C83B1F">
        <w:rPr>
          <w:rFonts w:ascii="Arial" w:hAnsi="Arial" w:cs="Arial"/>
          <w:noProof/>
        </w:rPr>
        <w:t xml:space="preserve"> </w:t>
      </w:r>
      <w:r w:rsidR="003D36DF">
        <w:rPr>
          <w:rFonts w:ascii="Arial" w:hAnsi="Arial" w:cs="Arial"/>
          <w:noProof/>
        </w:rPr>
        <w:t>C</w:t>
      </w:r>
      <w:r w:rsidR="006A2E3D" w:rsidRPr="00C83B1F">
        <w:rPr>
          <w:rFonts w:ascii="Arial" w:hAnsi="Arial" w:cs="Arial"/>
          <w:noProof/>
        </w:rPr>
        <w:t>, para inteirar o Encarregado de Educação de uma repreensão registada devido a comportamento incorreto no recinto escolar com uma funcionária da escola, bem como de alg</w:t>
      </w:r>
      <w:r w:rsidR="00472F8B">
        <w:rPr>
          <w:rFonts w:ascii="Arial" w:hAnsi="Arial" w:cs="Arial"/>
          <w:noProof/>
        </w:rPr>
        <w:t>umas faltas de atraso e da ausê</w:t>
      </w:r>
      <w:r w:rsidR="006A2E3D" w:rsidRPr="00C83B1F">
        <w:rPr>
          <w:rFonts w:ascii="Arial" w:hAnsi="Arial" w:cs="Arial"/>
          <w:noProof/>
        </w:rPr>
        <w:t>ncia de manuais escolares;</w:t>
      </w:r>
    </w:p>
    <w:p w:rsidR="00C83B1F" w:rsidRPr="00C83B1F" w:rsidRDefault="00C83B1F" w:rsidP="00C83B1F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  <w:noProof/>
        </w:rPr>
      </w:pPr>
      <w:r w:rsidRPr="00C83B1F">
        <w:rPr>
          <w:rFonts w:ascii="Arial" w:hAnsi="Arial" w:cs="Arial"/>
          <w:noProof/>
        </w:rPr>
        <w:t xml:space="preserve">Contato telefónico para EE da </w:t>
      </w:r>
      <w:r w:rsidR="003D36DF">
        <w:rPr>
          <w:rFonts w:ascii="Arial" w:hAnsi="Arial" w:cs="Arial"/>
          <w:noProof/>
        </w:rPr>
        <w:t>aluna D</w:t>
      </w:r>
      <w:r w:rsidR="006A2E3D" w:rsidRPr="00C83B1F">
        <w:rPr>
          <w:rFonts w:ascii="Arial" w:hAnsi="Arial" w:cs="Arial"/>
          <w:noProof/>
        </w:rPr>
        <w:t>, por duas vezes, para a informar da recusa da aluna em frequentar as aulas de apoio propostas e, seguidamente, para a inteirar de uma falta intercalar injustific</w:t>
      </w:r>
      <w:r>
        <w:rPr>
          <w:rFonts w:ascii="Arial" w:hAnsi="Arial" w:cs="Arial"/>
          <w:noProof/>
        </w:rPr>
        <w:t>ada na disciplina de Matemática, assim como no Corta Mato e Presença da EE da aluna para informações relativas às notas intercalares e algumas atitudes da aluna em sala de aula.</w:t>
      </w:r>
    </w:p>
    <w:p w:rsidR="00C83B1F" w:rsidRPr="00C83B1F" w:rsidRDefault="00C83B1F" w:rsidP="00C83B1F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  <w:noProof/>
        </w:rPr>
      </w:pPr>
      <w:r w:rsidRPr="00C83B1F">
        <w:rPr>
          <w:rFonts w:ascii="Arial" w:hAnsi="Arial" w:cs="Arial"/>
          <w:noProof/>
        </w:rPr>
        <w:t>Contato telefónico para</w:t>
      </w:r>
      <w:r w:rsidR="006A2E3D" w:rsidRPr="00C83B1F">
        <w:rPr>
          <w:rFonts w:ascii="Arial" w:hAnsi="Arial" w:cs="Arial"/>
          <w:noProof/>
        </w:rPr>
        <w:t xml:space="preserve"> </w:t>
      </w:r>
      <w:r w:rsidRPr="00C83B1F">
        <w:rPr>
          <w:rFonts w:ascii="Arial" w:hAnsi="Arial" w:cs="Arial"/>
          <w:noProof/>
        </w:rPr>
        <w:t xml:space="preserve">EE da </w:t>
      </w:r>
      <w:r w:rsidR="003D36DF">
        <w:rPr>
          <w:rFonts w:ascii="Arial" w:hAnsi="Arial" w:cs="Arial"/>
          <w:noProof/>
        </w:rPr>
        <w:t>aluna E</w:t>
      </w:r>
      <w:r w:rsidR="006A2E3D" w:rsidRPr="00C83B1F">
        <w:rPr>
          <w:rFonts w:ascii="Arial" w:hAnsi="Arial" w:cs="Arial"/>
          <w:noProof/>
        </w:rPr>
        <w:t>, uma vez que a aluna mostra graves dificuldades de visão e não é portadora de óculos;</w:t>
      </w:r>
    </w:p>
    <w:p w:rsidR="00C83B1F" w:rsidRPr="00C83B1F" w:rsidRDefault="00C83B1F" w:rsidP="00C83B1F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  <w:noProof/>
        </w:rPr>
      </w:pPr>
      <w:r w:rsidRPr="00C83B1F">
        <w:rPr>
          <w:rFonts w:ascii="Arial" w:hAnsi="Arial" w:cs="Arial"/>
          <w:noProof/>
        </w:rPr>
        <w:t>Contato telefónico para EE</w:t>
      </w:r>
      <w:r w:rsidR="006A2E3D" w:rsidRPr="00C83B1F">
        <w:rPr>
          <w:rFonts w:ascii="Arial" w:hAnsi="Arial" w:cs="Arial"/>
          <w:noProof/>
        </w:rPr>
        <w:t xml:space="preserve"> </w:t>
      </w:r>
      <w:r w:rsidRPr="00C83B1F">
        <w:rPr>
          <w:rFonts w:ascii="Arial" w:hAnsi="Arial" w:cs="Arial"/>
          <w:noProof/>
        </w:rPr>
        <w:t>do</w:t>
      </w:r>
      <w:r>
        <w:rPr>
          <w:rFonts w:ascii="Arial" w:hAnsi="Arial" w:cs="Arial"/>
          <w:noProof/>
        </w:rPr>
        <w:t xml:space="preserve"> aluno</w:t>
      </w:r>
      <w:r w:rsidRPr="00C83B1F">
        <w:rPr>
          <w:rFonts w:ascii="Arial" w:hAnsi="Arial" w:cs="Arial"/>
          <w:noProof/>
        </w:rPr>
        <w:t xml:space="preserve"> </w:t>
      </w:r>
      <w:r w:rsidR="003D36DF">
        <w:rPr>
          <w:rFonts w:ascii="Arial" w:hAnsi="Arial" w:cs="Arial"/>
          <w:noProof/>
        </w:rPr>
        <w:t>F</w:t>
      </w:r>
      <w:r w:rsidR="006A2E3D" w:rsidRPr="00C83B1F">
        <w:rPr>
          <w:rFonts w:ascii="Arial" w:hAnsi="Arial" w:cs="Arial"/>
          <w:noProof/>
        </w:rPr>
        <w:t>, a pedido da Encarregada de Educação, uma vez que esta não esteve presente na reunião inicial;</w:t>
      </w:r>
    </w:p>
    <w:p w:rsidR="00C83B1F" w:rsidRPr="00C83B1F" w:rsidRDefault="003D36DF" w:rsidP="00C83B1F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Aluna G</w:t>
      </w:r>
      <w:r w:rsidR="006A2E3D" w:rsidRPr="00C83B1F">
        <w:rPr>
          <w:rFonts w:ascii="Arial" w:hAnsi="Arial" w:cs="Arial"/>
          <w:noProof/>
        </w:rPr>
        <w:t xml:space="preserve">, uma vez que a aluna não estava a frequentar a escola e não tinha regularizado a sua matrícula. Dado que não foi possível o contacto telefónico, a Diretora de Turma enviou uma carta registada solicitando a presença das duas na escola. Ambas se apresentaram na semana seguinte, tendo regularizado a matrícula da aluna. A </w:t>
      </w:r>
      <w:r w:rsidR="009E14AD">
        <w:rPr>
          <w:rFonts w:ascii="Arial" w:hAnsi="Arial" w:cs="Arial"/>
          <w:noProof/>
        </w:rPr>
        <w:t>justificação dada para tal ausê</w:t>
      </w:r>
      <w:r w:rsidR="006A2E3D" w:rsidRPr="00C83B1F">
        <w:rPr>
          <w:rFonts w:ascii="Arial" w:hAnsi="Arial" w:cs="Arial"/>
          <w:noProof/>
        </w:rPr>
        <w:t>ncia devia-se ao facto de a aluna estar a perfazer em breve os dezoito anos (em fevereiro) e ambas pensavam que a Jéssica já estaria fora da escolaridade obrigatória;</w:t>
      </w:r>
    </w:p>
    <w:p w:rsidR="00C83B1F" w:rsidRPr="00C83B1F" w:rsidRDefault="00C83B1F" w:rsidP="00C83B1F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  <w:noProof/>
        </w:rPr>
      </w:pPr>
      <w:r w:rsidRPr="00C83B1F">
        <w:rPr>
          <w:rFonts w:ascii="Arial" w:hAnsi="Arial" w:cs="Arial"/>
          <w:noProof/>
        </w:rPr>
        <w:t>Contato telefónico para EE da</w:t>
      </w:r>
      <w:r>
        <w:rPr>
          <w:rFonts w:ascii="Arial" w:hAnsi="Arial" w:cs="Arial"/>
          <w:noProof/>
        </w:rPr>
        <w:t xml:space="preserve"> aluna</w:t>
      </w:r>
      <w:r w:rsidR="006A2E3D" w:rsidRPr="00C83B1F">
        <w:rPr>
          <w:rFonts w:ascii="Arial" w:hAnsi="Arial" w:cs="Arial"/>
          <w:noProof/>
        </w:rPr>
        <w:t xml:space="preserve"> </w:t>
      </w:r>
      <w:r w:rsidR="003D36DF">
        <w:rPr>
          <w:rFonts w:ascii="Arial" w:hAnsi="Arial" w:cs="Arial"/>
          <w:noProof/>
        </w:rPr>
        <w:t>H</w:t>
      </w:r>
      <w:r w:rsidR="006A2E3D" w:rsidRPr="00C83B1F">
        <w:rPr>
          <w:rFonts w:ascii="Arial" w:hAnsi="Arial" w:cs="Arial"/>
          <w:noProof/>
        </w:rPr>
        <w:t>, para a inteirar de uma falta intercalar injustificada na disciplina de Matemática;</w:t>
      </w:r>
    </w:p>
    <w:p w:rsidR="00C83B1F" w:rsidRPr="00C83B1F" w:rsidRDefault="00C83B1F" w:rsidP="00C83B1F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  <w:noProof/>
        </w:rPr>
      </w:pPr>
      <w:r w:rsidRPr="00C83B1F">
        <w:rPr>
          <w:rFonts w:ascii="Arial" w:hAnsi="Arial" w:cs="Arial"/>
          <w:noProof/>
        </w:rPr>
        <w:t>Contato telefónico para EE do</w:t>
      </w:r>
      <w:r>
        <w:rPr>
          <w:rFonts w:ascii="Arial" w:hAnsi="Arial" w:cs="Arial"/>
          <w:noProof/>
        </w:rPr>
        <w:t xml:space="preserve"> aluno</w:t>
      </w:r>
      <w:r w:rsidR="006A2E3D" w:rsidRPr="00C83B1F">
        <w:rPr>
          <w:rFonts w:ascii="Arial" w:hAnsi="Arial" w:cs="Arial"/>
          <w:noProof/>
        </w:rPr>
        <w:t xml:space="preserve"> </w:t>
      </w:r>
      <w:r w:rsidR="003D36DF">
        <w:rPr>
          <w:rFonts w:ascii="Arial" w:hAnsi="Arial" w:cs="Arial"/>
          <w:noProof/>
        </w:rPr>
        <w:t>I</w:t>
      </w:r>
      <w:r w:rsidR="006A2E3D" w:rsidRPr="00C83B1F">
        <w:rPr>
          <w:rFonts w:ascii="Arial" w:hAnsi="Arial" w:cs="Arial"/>
          <w:noProof/>
        </w:rPr>
        <w:t>, devido a um número elevado de faltas de material na disciplina de Educação Física e</w:t>
      </w:r>
      <w:r w:rsidRPr="00C83B1F">
        <w:rPr>
          <w:rFonts w:ascii="Arial" w:hAnsi="Arial" w:cs="Arial"/>
          <w:noProof/>
        </w:rPr>
        <w:t xml:space="preserve"> da ausê</w:t>
      </w:r>
      <w:r w:rsidR="006A2E3D" w:rsidRPr="00C83B1F">
        <w:rPr>
          <w:rFonts w:ascii="Arial" w:hAnsi="Arial" w:cs="Arial"/>
          <w:noProof/>
        </w:rPr>
        <w:t>ncia de manuais escolares;</w:t>
      </w:r>
    </w:p>
    <w:p w:rsidR="006A2E3D" w:rsidRDefault="00C83B1F" w:rsidP="00C83B1F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  <w:noProof/>
        </w:rPr>
      </w:pPr>
      <w:r w:rsidRPr="00C83B1F">
        <w:rPr>
          <w:rFonts w:ascii="Arial" w:hAnsi="Arial" w:cs="Arial"/>
          <w:noProof/>
        </w:rPr>
        <w:lastRenderedPageBreak/>
        <w:t xml:space="preserve">Contato telefónico para EE da </w:t>
      </w:r>
      <w:r>
        <w:rPr>
          <w:rFonts w:ascii="Arial" w:hAnsi="Arial" w:cs="Arial"/>
          <w:noProof/>
        </w:rPr>
        <w:t xml:space="preserve">aluna </w:t>
      </w:r>
      <w:r w:rsidR="003D36DF">
        <w:rPr>
          <w:rFonts w:ascii="Arial" w:hAnsi="Arial" w:cs="Arial"/>
          <w:noProof/>
        </w:rPr>
        <w:t>J</w:t>
      </w:r>
      <w:r w:rsidR="006A2E3D" w:rsidRPr="00C83B1F">
        <w:rPr>
          <w:rFonts w:ascii="Arial" w:hAnsi="Arial" w:cs="Arial"/>
          <w:noProof/>
        </w:rPr>
        <w:t>, a pedido do docente de Educação Física, já que a aluna mostrava muito pouco empenho nestas aulas.</w:t>
      </w:r>
    </w:p>
    <w:p w:rsidR="00C83B1F" w:rsidRDefault="00C83B1F" w:rsidP="00C83B1F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Contato telefónico e posteriormente presença da EE do aluno </w:t>
      </w:r>
      <w:r w:rsidR="003D36DF">
        <w:rPr>
          <w:rFonts w:ascii="Arial" w:hAnsi="Arial" w:cs="Arial"/>
          <w:noProof/>
        </w:rPr>
        <w:t xml:space="preserve">K </w:t>
      </w:r>
      <w:r>
        <w:rPr>
          <w:rFonts w:ascii="Arial" w:hAnsi="Arial" w:cs="Arial"/>
          <w:noProof/>
        </w:rPr>
        <w:t>para informações relativas às notas intercalares e a presença do aluno em tutoria.</w:t>
      </w:r>
    </w:p>
    <w:p w:rsidR="00C83B1F" w:rsidRDefault="00C83B1F" w:rsidP="00C83B1F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Contato telefónico para a EE do aluno </w:t>
      </w:r>
      <w:r w:rsidR="003D36DF">
        <w:rPr>
          <w:rFonts w:ascii="Arial" w:hAnsi="Arial" w:cs="Arial"/>
          <w:noProof/>
        </w:rPr>
        <w:t>L</w:t>
      </w:r>
      <w:r>
        <w:rPr>
          <w:rFonts w:ascii="Arial" w:hAnsi="Arial" w:cs="Arial"/>
          <w:noProof/>
        </w:rPr>
        <w:t xml:space="preserve"> com o objetivo de informar algumas faltas injustificadas e atraso do aluno.</w:t>
      </w:r>
    </w:p>
    <w:p w:rsidR="00B375D3" w:rsidRDefault="00B375D3" w:rsidP="00B375D3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t xml:space="preserve">Contato via correio eletrónico para EE do </w:t>
      </w:r>
      <w:r w:rsidR="003D36DF">
        <w:rPr>
          <w:rFonts w:ascii="Arial" w:hAnsi="Arial" w:cs="Arial"/>
          <w:noProof/>
        </w:rPr>
        <w:t>aluno C</w:t>
      </w:r>
      <w:r>
        <w:rPr>
          <w:rFonts w:ascii="Arial" w:hAnsi="Arial" w:cs="Arial"/>
          <w:noProof/>
        </w:rPr>
        <w:t>, para convocatória e informações de faltas.</w:t>
      </w:r>
    </w:p>
    <w:p w:rsidR="00B375D3" w:rsidRDefault="00B375D3" w:rsidP="00B375D3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t xml:space="preserve">Contato via correio eletrónico para EE da </w:t>
      </w:r>
      <w:r w:rsidR="003D36DF">
        <w:rPr>
          <w:rFonts w:ascii="Arial" w:hAnsi="Arial" w:cs="Arial"/>
          <w:noProof/>
        </w:rPr>
        <w:t>aluna M</w:t>
      </w:r>
      <w:r>
        <w:rPr>
          <w:rFonts w:ascii="Arial" w:hAnsi="Arial" w:cs="Arial"/>
          <w:noProof/>
        </w:rPr>
        <w:t>, para informações de faltas e apoios</w:t>
      </w:r>
    </w:p>
    <w:p w:rsidR="00B375D3" w:rsidRDefault="00B375D3" w:rsidP="00B375D3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t xml:space="preserve">Contato via telefone para EE da </w:t>
      </w:r>
      <w:r w:rsidR="003D36DF">
        <w:rPr>
          <w:rFonts w:ascii="Arial" w:hAnsi="Arial" w:cs="Arial"/>
          <w:noProof/>
        </w:rPr>
        <w:t>aluna D</w:t>
      </w:r>
      <w:r>
        <w:rPr>
          <w:rFonts w:ascii="Arial" w:hAnsi="Arial" w:cs="Arial"/>
          <w:noProof/>
        </w:rPr>
        <w:t>, para convocatória para assinar o Plano de Acompanhamento Pedagógico.</w:t>
      </w:r>
    </w:p>
    <w:p w:rsidR="00B375D3" w:rsidRPr="006E798E" w:rsidRDefault="00B375D3" w:rsidP="00B375D3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t xml:space="preserve">Contato presencial do EE da </w:t>
      </w:r>
      <w:r w:rsidR="003D36DF">
        <w:rPr>
          <w:rFonts w:ascii="Arial" w:hAnsi="Arial" w:cs="Arial"/>
          <w:noProof/>
        </w:rPr>
        <w:t>aluna D</w:t>
      </w:r>
      <w:r>
        <w:rPr>
          <w:rFonts w:ascii="Arial" w:hAnsi="Arial" w:cs="Arial"/>
          <w:noProof/>
        </w:rPr>
        <w:t>, para assina</w:t>
      </w:r>
      <w:r w:rsidR="00C0499D">
        <w:rPr>
          <w:rFonts w:ascii="Arial" w:hAnsi="Arial" w:cs="Arial"/>
          <w:noProof/>
        </w:rPr>
        <w:t>r</w:t>
      </w:r>
      <w:r>
        <w:rPr>
          <w:rFonts w:ascii="Arial" w:hAnsi="Arial" w:cs="Arial"/>
          <w:noProof/>
        </w:rPr>
        <w:t xml:space="preserve"> o Plano de Acompanhamento Pedagógico.</w:t>
      </w:r>
    </w:p>
    <w:p w:rsidR="00B375D3" w:rsidRDefault="00B375D3" w:rsidP="00B375D3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t xml:space="preserve">Contato via telefone para EE da </w:t>
      </w:r>
      <w:r w:rsidR="003D36DF">
        <w:rPr>
          <w:rFonts w:ascii="Arial" w:hAnsi="Arial" w:cs="Arial"/>
          <w:noProof/>
        </w:rPr>
        <w:t>aluna E</w:t>
      </w:r>
      <w:r>
        <w:rPr>
          <w:rFonts w:ascii="Arial" w:hAnsi="Arial" w:cs="Arial"/>
          <w:noProof/>
        </w:rPr>
        <w:t>, para convocatória para assinar o Plano de Acompanhamento Pedagógico.</w:t>
      </w:r>
    </w:p>
    <w:p w:rsidR="00B375D3" w:rsidRDefault="00B375D3" w:rsidP="00B375D3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t>Contato via telefone para EE da</w:t>
      </w:r>
      <w:r w:rsidR="003D36DF">
        <w:rPr>
          <w:rFonts w:ascii="Arial" w:hAnsi="Arial" w:cs="Arial"/>
          <w:noProof/>
        </w:rPr>
        <w:t xml:space="preserve"> aluna</w:t>
      </w:r>
      <w:r>
        <w:rPr>
          <w:rFonts w:ascii="Arial" w:hAnsi="Arial" w:cs="Arial"/>
          <w:noProof/>
        </w:rPr>
        <w:t xml:space="preserve"> </w:t>
      </w:r>
      <w:r w:rsidR="003D36DF">
        <w:rPr>
          <w:rFonts w:ascii="Arial" w:hAnsi="Arial" w:cs="Arial"/>
          <w:noProof/>
        </w:rPr>
        <w:t>N</w:t>
      </w:r>
      <w:r>
        <w:rPr>
          <w:rFonts w:ascii="Arial" w:hAnsi="Arial" w:cs="Arial"/>
          <w:noProof/>
        </w:rPr>
        <w:t>, para convocatória para assinar o Plano de Acompanhamento Pedagógico.</w:t>
      </w:r>
    </w:p>
    <w:p w:rsidR="00B375D3" w:rsidRDefault="00B375D3" w:rsidP="00B375D3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t>Contato via telefone para EE do</w:t>
      </w:r>
      <w:r w:rsidR="003D36DF">
        <w:rPr>
          <w:rFonts w:ascii="Arial" w:hAnsi="Arial" w:cs="Arial"/>
          <w:noProof/>
        </w:rPr>
        <w:t xml:space="preserve"> aluno</w:t>
      </w:r>
      <w:r>
        <w:rPr>
          <w:rFonts w:ascii="Arial" w:hAnsi="Arial" w:cs="Arial"/>
          <w:noProof/>
        </w:rPr>
        <w:t xml:space="preserve"> </w:t>
      </w:r>
      <w:r w:rsidR="003D36DF">
        <w:rPr>
          <w:rFonts w:ascii="Arial" w:hAnsi="Arial" w:cs="Arial"/>
          <w:noProof/>
        </w:rPr>
        <w:t>O</w:t>
      </w:r>
      <w:r>
        <w:rPr>
          <w:rFonts w:ascii="Arial" w:hAnsi="Arial" w:cs="Arial"/>
          <w:noProof/>
        </w:rPr>
        <w:t>, para convocatória para assinar o Plano de Acompanhamento Pedagógico</w:t>
      </w:r>
    </w:p>
    <w:p w:rsidR="00B375D3" w:rsidRDefault="00B375D3" w:rsidP="00B375D3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t xml:space="preserve">Contato via telefone para EE do </w:t>
      </w:r>
      <w:r w:rsidR="003D36DF">
        <w:rPr>
          <w:rFonts w:ascii="Arial" w:hAnsi="Arial" w:cs="Arial"/>
          <w:noProof/>
        </w:rPr>
        <w:t>aluno K</w:t>
      </w:r>
      <w:r>
        <w:rPr>
          <w:rFonts w:ascii="Arial" w:hAnsi="Arial" w:cs="Arial"/>
          <w:noProof/>
        </w:rPr>
        <w:t>, para convocatória para assinar o Plano de Acompanhamento Pedagógico</w:t>
      </w:r>
    </w:p>
    <w:p w:rsidR="00B375D3" w:rsidRDefault="00B375D3" w:rsidP="00B375D3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t>C</w:t>
      </w:r>
      <w:r w:rsidR="003D36DF">
        <w:rPr>
          <w:rFonts w:ascii="Arial" w:hAnsi="Arial" w:cs="Arial"/>
          <w:noProof/>
        </w:rPr>
        <w:t>ontato via telefone para EE da aluna E</w:t>
      </w:r>
      <w:r>
        <w:rPr>
          <w:rFonts w:ascii="Arial" w:hAnsi="Arial" w:cs="Arial"/>
          <w:noProof/>
        </w:rPr>
        <w:t>, para convocatória para assinar o Plano de Acompanhamento Pedagógico e informações de faltas.</w:t>
      </w:r>
    </w:p>
    <w:p w:rsidR="00B375D3" w:rsidRDefault="00B375D3" w:rsidP="00B375D3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t xml:space="preserve">Contato via telefone para EE da </w:t>
      </w:r>
      <w:r w:rsidR="003D36DF">
        <w:rPr>
          <w:rFonts w:ascii="Arial" w:hAnsi="Arial" w:cs="Arial"/>
          <w:noProof/>
        </w:rPr>
        <w:t>aluna E</w:t>
      </w:r>
      <w:r>
        <w:rPr>
          <w:rFonts w:ascii="Arial" w:hAnsi="Arial" w:cs="Arial"/>
          <w:noProof/>
        </w:rPr>
        <w:t>, para convocatória para assinar o Plano de Acompanhamento Pedagógico</w:t>
      </w:r>
    </w:p>
    <w:p w:rsidR="00B375D3" w:rsidRPr="00C83B1F" w:rsidRDefault="00B375D3" w:rsidP="00B375D3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t xml:space="preserve">Contato Presencial do EE do </w:t>
      </w:r>
      <w:r w:rsidR="003D36DF">
        <w:rPr>
          <w:rFonts w:ascii="Arial" w:hAnsi="Arial" w:cs="Arial"/>
          <w:noProof/>
        </w:rPr>
        <w:t>aluno F</w:t>
      </w:r>
      <w:r>
        <w:rPr>
          <w:rFonts w:ascii="Arial" w:hAnsi="Arial" w:cs="Arial"/>
          <w:noProof/>
        </w:rPr>
        <w:t>, para informações sobre o aproveitamento e comportamento do aluno.</w:t>
      </w:r>
    </w:p>
    <w:p w:rsidR="00C0499D" w:rsidRDefault="003D36DF" w:rsidP="00C0499D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t xml:space="preserve">Encarregado de Educação do aluno B </w:t>
      </w:r>
      <w:r w:rsidR="00C0499D" w:rsidRPr="00C0499D">
        <w:rPr>
          <w:rFonts w:ascii="Arial" w:hAnsi="Arial" w:cs="Arial"/>
        </w:rPr>
        <w:t>solicitou uma reunião com a Diretora de Turma fora do seu horário de atendimento, tendo este pedido sido aceite, mas não compareceu no horário solicitado nem deu qualquer justificação para essa ausência</w:t>
      </w:r>
    </w:p>
    <w:p w:rsidR="00C0499D" w:rsidRPr="00C0499D" w:rsidRDefault="00C0499D" w:rsidP="00C0499D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 w:rsidRPr="00C0499D">
        <w:rPr>
          <w:rFonts w:ascii="Arial" w:hAnsi="Arial" w:cs="Arial"/>
        </w:rPr>
        <w:t xml:space="preserve">Contato via telefone para EE da </w:t>
      </w:r>
      <w:r w:rsidR="003D36DF">
        <w:rPr>
          <w:rFonts w:ascii="Arial" w:hAnsi="Arial" w:cs="Arial"/>
        </w:rPr>
        <w:t>aluna N</w:t>
      </w:r>
      <w:r w:rsidRPr="00C0499D">
        <w:rPr>
          <w:rFonts w:ascii="Arial" w:hAnsi="Arial" w:cs="Arial"/>
        </w:rPr>
        <w:t xml:space="preserve">, para se inteirar do motivo apresentado pela aluna para não participar na visita de estudo, tendo a mesma referido que o motivo para tal ausência se devia a falta de </w:t>
      </w:r>
      <w:r w:rsidRPr="00C0499D">
        <w:rPr>
          <w:rFonts w:ascii="Arial" w:hAnsi="Arial" w:cs="Arial"/>
        </w:rPr>
        <w:lastRenderedPageBreak/>
        <w:t>condições financeiras. Aproveitou para pedir informações sobre o aproveitamento da sua educanda.</w:t>
      </w:r>
    </w:p>
    <w:p w:rsidR="00C0499D" w:rsidRDefault="00C0499D" w:rsidP="00C0499D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  <w:noProof/>
        </w:rPr>
      </w:pPr>
      <w:r w:rsidRPr="00C0499D">
        <w:rPr>
          <w:rFonts w:ascii="Arial" w:hAnsi="Arial" w:cs="Arial"/>
        </w:rPr>
        <w:t>Envio por correio eletrónico e através dos alunos as informações referentes à avaliação intercalar, tendo a maioria dos Encarregados de Educação dado conhecimento da tomada dessa informação</w:t>
      </w:r>
    </w:p>
    <w:p w:rsidR="00C0499D" w:rsidRDefault="00C0499D" w:rsidP="00262C0C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  <w:noProof/>
        </w:rPr>
      </w:pPr>
      <w:r w:rsidRPr="00C0499D">
        <w:rPr>
          <w:rFonts w:ascii="Arial" w:hAnsi="Arial" w:cs="Arial"/>
          <w:noProof/>
        </w:rPr>
        <w:t xml:space="preserve">Contato presencial do EE da </w:t>
      </w:r>
      <w:r w:rsidR="003D36DF">
        <w:rPr>
          <w:rFonts w:ascii="Arial" w:hAnsi="Arial" w:cs="Arial"/>
          <w:noProof/>
        </w:rPr>
        <w:t>aluna N</w:t>
      </w:r>
      <w:r w:rsidRPr="00C0499D">
        <w:rPr>
          <w:rFonts w:ascii="Arial" w:hAnsi="Arial" w:cs="Arial"/>
          <w:noProof/>
        </w:rPr>
        <w:t>, para informações relativamente ao aproveitamento da educanda.</w:t>
      </w:r>
    </w:p>
    <w:p w:rsidR="006D7D96" w:rsidRPr="006D7D96" w:rsidRDefault="006D7D96" w:rsidP="00262C0C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  <w:noProof/>
        </w:rPr>
      </w:pPr>
      <w:r w:rsidRPr="006D7D96">
        <w:rPr>
          <w:rFonts w:ascii="Arial" w:hAnsi="Arial" w:cs="Arial"/>
          <w:noProof/>
        </w:rPr>
        <w:t xml:space="preserve">Contato presencial do EE do </w:t>
      </w:r>
      <w:r w:rsidR="003D36DF">
        <w:rPr>
          <w:rFonts w:ascii="Arial" w:hAnsi="Arial" w:cs="Arial"/>
          <w:noProof/>
        </w:rPr>
        <w:t>aluno S</w:t>
      </w:r>
      <w:r w:rsidRPr="006D7D96">
        <w:rPr>
          <w:rFonts w:ascii="Arial" w:hAnsi="Arial" w:cs="Arial"/>
          <w:noProof/>
        </w:rPr>
        <w:t>, para uma situação envolvente com outro aluno</w:t>
      </w:r>
      <w:r>
        <w:rPr>
          <w:rFonts w:ascii="Arial" w:hAnsi="Arial" w:cs="Arial"/>
          <w:noProof/>
        </w:rPr>
        <w:t>.</w:t>
      </w:r>
    </w:p>
    <w:p w:rsidR="006008B2" w:rsidRDefault="008D7D94" w:rsidP="008D7D94">
      <w:r>
        <w:t xml:space="preserve">Estive presente </w:t>
      </w:r>
      <w:r w:rsidR="006D7D96">
        <w:t>n</w:t>
      </w:r>
      <w:r>
        <w:t>os momentos do Atendimento aos Encarregados de Educação, assim como, na realização de alguns contatos telefónicos, sempre que a Diretor de turma achasse que o deveria fazer.</w:t>
      </w:r>
    </w:p>
    <w:p w:rsidR="00E7779D" w:rsidRDefault="00E7779D" w:rsidP="000953C2">
      <w:r>
        <w:br w:type="page"/>
      </w:r>
    </w:p>
    <w:p w:rsidR="000953C2" w:rsidRDefault="00E7779D" w:rsidP="00E7779D">
      <w:pPr>
        <w:pStyle w:val="Ttulo"/>
      </w:pPr>
      <w:bookmarkStart w:id="9" w:name="_Toc421512411"/>
      <w:r>
        <w:lastRenderedPageBreak/>
        <w:t>Conclusão</w:t>
      </w:r>
      <w:bookmarkEnd w:id="9"/>
    </w:p>
    <w:p w:rsidR="00E7779D" w:rsidRDefault="00E7779D" w:rsidP="00E7779D"/>
    <w:p w:rsidR="00D329B0" w:rsidRPr="00550852" w:rsidRDefault="00D329B0" w:rsidP="00D329B0">
      <w:pPr>
        <w:rPr>
          <w:rFonts w:cs="Arial"/>
        </w:rPr>
      </w:pPr>
    </w:p>
    <w:p w:rsidR="00D329B0" w:rsidRDefault="00D329B0" w:rsidP="00D329B0">
      <w:pPr>
        <w:ind w:firstLine="708"/>
        <w:rPr>
          <w:rFonts w:cs="Arial"/>
        </w:rPr>
      </w:pPr>
      <w:r>
        <w:rPr>
          <w:rFonts w:cs="Arial"/>
        </w:rPr>
        <w:t>O acompanhamento da direção de turma é de grande importância e pertinência, e desta forma, todo o trabalho envolvido na área 4 do estágio revelou-se fundamental para a minha formação.</w:t>
      </w:r>
    </w:p>
    <w:p w:rsidR="00D329B0" w:rsidRDefault="00D329B0" w:rsidP="00D329B0">
      <w:pPr>
        <w:ind w:firstLine="708"/>
        <w:rPr>
          <w:rFonts w:cs="Arial"/>
        </w:rPr>
      </w:pPr>
      <w:r>
        <w:rPr>
          <w:rFonts w:cs="Arial"/>
        </w:rPr>
        <w:t>As funções do Diretor de Turma são numerosas e ao longo do ano letivo passei a conhecê-las melhor e a intervir em muitas delas.</w:t>
      </w:r>
    </w:p>
    <w:p w:rsidR="00D329B0" w:rsidRDefault="00D329B0" w:rsidP="00D329B0">
      <w:pPr>
        <w:ind w:firstLine="708"/>
        <w:rPr>
          <w:rFonts w:cs="Arial"/>
        </w:rPr>
      </w:pPr>
      <w:r>
        <w:rPr>
          <w:rFonts w:cs="Arial"/>
        </w:rPr>
        <w:t>Penso ter conseguido atingir os objetivos inerentes ao acompanhamento da direção de turma, sendo que este dependeriam também da autonomia dada pela Diretora de Turma.</w:t>
      </w:r>
    </w:p>
    <w:p w:rsidR="00D329B0" w:rsidRDefault="00D329B0" w:rsidP="00D329B0">
      <w:pPr>
        <w:ind w:firstLine="708"/>
        <w:rPr>
          <w:rFonts w:cs="Arial"/>
        </w:rPr>
      </w:pPr>
      <w:r>
        <w:rPr>
          <w:rFonts w:cs="Arial"/>
        </w:rPr>
        <w:t>No que concerne à prestação da Diretora de Turma e à autonomia dada pela mesma, esta conduziu e dirigiu a turma adequadamente, promovendo a comunicação com todos os intervenientes do Concelho de Turma.</w:t>
      </w:r>
    </w:p>
    <w:p w:rsidR="00D329B0" w:rsidRDefault="00D329B0" w:rsidP="00D329B0">
      <w:pPr>
        <w:ind w:firstLine="708"/>
        <w:rPr>
          <w:rFonts w:cs="Arial"/>
        </w:rPr>
      </w:pPr>
      <w:r>
        <w:rPr>
          <w:rFonts w:cs="Arial"/>
        </w:rPr>
        <w:t>Contudo, por vezes, relativamente à autonomia dada, esta não foi maioritariamente dada, pois por vezes, disponibilizei-me para realizar diversas tarefas, como justificação de faltas, e a Diretora de Turma optava por realizar.</w:t>
      </w:r>
    </w:p>
    <w:p w:rsidR="004C029B" w:rsidRDefault="004C029B" w:rsidP="00D329B0">
      <w:pPr>
        <w:ind w:firstLine="708"/>
        <w:rPr>
          <w:rFonts w:cs="Arial"/>
        </w:rPr>
      </w:pPr>
      <w:r>
        <w:rPr>
          <w:rFonts w:cs="Arial"/>
        </w:rPr>
        <w:t xml:space="preserve">No futuro, espero conseguir realizar este cargo, através da aprendizagem durante este ano letivo, mas também do que irei aprender e pesquisar, no que concerne às funções do diretor de turma. </w:t>
      </w:r>
    </w:p>
    <w:p w:rsidR="00D329B0" w:rsidRDefault="00D329B0" w:rsidP="00D329B0">
      <w:pPr>
        <w:ind w:firstLine="708"/>
        <w:rPr>
          <w:rFonts w:cs="Arial"/>
        </w:rPr>
      </w:pPr>
    </w:p>
    <w:p w:rsidR="00D329B0" w:rsidRDefault="00D329B0" w:rsidP="00D329B0">
      <w:pPr>
        <w:ind w:firstLine="708"/>
        <w:rPr>
          <w:rFonts w:cs="Arial"/>
        </w:rPr>
      </w:pPr>
    </w:p>
    <w:p w:rsidR="00D329B0" w:rsidRPr="00550852" w:rsidRDefault="00D329B0" w:rsidP="00D329B0">
      <w:pPr>
        <w:ind w:firstLine="708"/>
        <w:rPr>
          <w:rFonts w:cs="Arial"/>
        </w:rPr>
      </w:pPr>
      <w:r w:rsidRPr="00550852">
        <w:rPr>
          <w:rFonts w:cs="Arial"/>
        </w:rPr>
        <w:t xml:space="preserve">. </w:t>
      </w:r>
    </w:p>
    <w:p w:rsidR="008D7D94" w:rsidRDefault="008D7D94" w:rsidP="000953C2"/>
    <w:p w:rsidR="006D7D96" w:rsidRDefault="006D7D96" w:rsidP="000953C2">
      <w:r>
        <w:br w:type="page"/>
      </w:r>
    </w:p>
    <w:p w:rsidR="000953C2" w:rsidRDefault="0030777A" w:rsidP="0030777A">
      <w:pPr>
        <w:pStyle w:val="Ttulo"/>
      </w:pPr>
      <w:bookmarkStart w:id="10" w:name="_Toc421512412"/>
      <w:r>
        <w:lastRenderedPageBreak/>
        <w:t>Anexos</w:t>
      </w:r>
      <w:bookmarkEnd w:id="10"/>
    </w:p>
    <w:p w:rsidR="0030777A" w:rsidRDefault="0030777A" w:rsidP="0030777A"/>
    <w:p w:rsidR="0030777A" w:rsidRDefault="0030777A" w:rsidP="0030777A">
      <w:pPr>
        <w:pStyle w:val="Subttulo"/>
      </w:pPr>
      <w:bookmarkStart w:id="11" w:name="_Toc421512413"/>
      <w:r>
        <w:t>Anexo 1</w:t>
      </w:r>
      <w:bookmarkEnd w:id="11"/>
    </w:p>
    <w:p w:rsidR="0030777A" w:rsidRDefault="0030777A" w:rsidP="0030777A"/>
    <w:p w:rsidR="0030777A" w:rsidRPr="002030FC" w:rsidRDefault="0030777A" w:rsidP="0030777A">
      <w:pPr>
        <w:spacing w:line="240" w:lineRule="auto"/>
        <w:jc w:val="center"/>
        <w:rPr>
          <w:b/>
        </w:rPr>
      </w:pPr>
      <w:r w:rsidRPr="002030FC">
        <w:rPr>
          <w:b/>
        </w:rPr>
        <w:t>PLANTA D</w:t>
      </w:r>
      <w:r>
        <w:rPr>
          <w:b/>
        </w:rPr>
        <w:t>A</w:t>
      </w:r>
      <w:r w:rsidRPr="002030FC">
        <w:rPr>
          <w:b/>
        </w:rPr>
        <w:t xml:space="preserve"> SALA</w:t>
      </w:r>
      <w:r>
        <w:rPr>
          <w:b/>
        </w:rPr>
        <w:t xml:space="preserve"> DE AULA</w:t>
      </w:r>
    </w:p>
    <w:p w:rsidR="0030777A" w:rsidRPr="002030FC" w:rsidRDefault="0030777A" w:rsidP="0030777A">
      <w:pPr>
        <w:spacing w:line="240" w:lineRule="auto"/>
        <w:jc w:val="center"/>
        <w:rPr>
          <w:b/>
        </w:rPr>
      </w:pPr>
      <w:r w:rsidRPr="002030FC">
        <w:rPr>
          <w:b/>
        </w:rPr>
        <w:t xml:space="preserve">ANO:   </w:t>
      </w:r>
      <w:r>
        <w:rPr>
          <w:b/>
        </w:rPr>
        <w:t xml:space="preserve">            </w:t>
      </w:r>
      <w:r w:rsidRPr="002030FC">
        <w:rPr>
          <w:b/>
        </w:rPr>
        <w:t>TURMA: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"/>
        <w:gridCol w:w="963"/>
        <w:gridCol w:w="219"/>
        <w:gridCol w:w="963"/>
        <w:gridCol w:w="1095"/>
        <w:gridCol w:w="219"/>
        <w:gridCol w:w="963"/>
        <w:gridCol w:w="963"/>
        <w:gridCol w:w="219"/>
        <w:gridCol w:w="963"/>
        <w:gridCol w:w="963"/>
      </w:tblGrid>
      <w:tr w:rsidR="0030777A" w:rsidRPr="00170ADB" w:rsidTr="00262C0C">
        <w:trPr>
          <w:trHeight w:val="1134"/>
          <w:jc w:val="center"/>
        </w:trPr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>
              <w:t>Nº___</w:t>
            </w: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>______________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>Nº: ____</w:t>
            </w: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>_________</w:t>
            </w:r>
          </w:p>
        </w:tc>
        <w:tc>
          <w:tcPr>
            <w:tcW w:w="227" w:type="dxa"/>
            <w:tcBorders>
              <w:top w:val="nil"/>
              <w:bottom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>Nº: ______________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>N</w:t>
            </w:r>
            <w:r>
              <w:t>º:</w:t>
            </w:r>
            <w:r w:rsidRPr="00170ADB">
              <w:t>______________</w:t>
            </w:r>
          </w:p>
        </w:tc>
        <w:tc>
          <w:tcPr>
            <w:tcW w:w="227" w:type="dxa"/>
            <w:tcBorders>
              <w:top w:val="nil"/>
              <w:bottom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>Nº: ______________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>Nº: ____</w:t>
            </w: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>______________</w:t>
            </w:r>
          </w:p>
        </w:tc>
        <w:tc>
          <w:tcPr>
            <w:tcW w:w="227" w:type="dxa"/>
            <w:tcBorders>
              <w:top w:val="nil"/>
              <w:bottom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>Nº: ____</w:t>
            </w: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>______________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>Nº: ____</w:t>
            </w: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>______________</w:t>
            </w:r>
          </w:p>
        </w:tc>
      </w:tr>
      <w:tr w:rsidR="0030777A" w:rsidRPr="00170ADB" w:rsidTr="00262C0C">
        <w:trPr>
          <w:trHeight w:val="283"/>
          <w:jc w:val="center"/>
        </w:trPr>
        <w:tc>
          <w:tcPr>
            <w:tcW w:w="1750" w:type="dxa"/>
            <w:tcBorders>
              <w:left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left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left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left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left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left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left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</w:tr>
      <w:tr w:rsidR="0030777A" w:rsidRPr="00170ADB" w:rsidTr="00262C0C">
        <w:trPr>
          <w:trHeight w:val="1134"/>
          <w:jc w:val="center"/>
        </w:trPr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>Nº: ____</w:t>
            </w: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>______________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>Nº: ____</w:t>
            </w: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>______________</w:t>
            </w:r>
          </w:p>
        </w:tc>
        <w:tc>
          <w:tcPr>
            <w:tcW w:w="227" w:type="dxa"/>
            <w:tcBorders>
              <w:top w:val="nil"/>
              <w:bottom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>Nº: ____</w:t>
            </w: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>______________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 xml:space="preserve">Nº: </w:t>
            </w:r>
            <w:r w:rsidRPr="0053422C">
              <w:rPr>
                <w:u w:val="single"/>
              </w:rPr>
              <w:t>_</w:t>
            </w: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9E1DA9" w:rsidRDefault="0030777A" w:rsidP="0030777A">
            <w:pPr>
              <w:spacing w:line="240" w:lineRule="auto"/>
              <w:ind w:firstLine="0"/>
              <w:jc w:val="left"/>
              <w:rPr>
                <w:u w:val="single"/>
              </w:rPr>
            </w:pPr>
          </w:p>
        </w:tc>
        <w:tc>
          <w:tcPr>
            <w:tcW w:w="227" w:type="dxa"/>
            <w:tcBorders>
              <w:top w:val="nil"/>
              <w:bottom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77A" w:rsidRPr="0002169A" w:rsidRDefault="0030777A" w:rsidP="0030777A">
            <w:pPr>
              <w:spacing w:line="240" w:lineRule="auto"/>
              <w:ind w:firstLine="0"/>
              <w:jc w:val="left"/>
            </w:pPr>
            <w:r w:rsidRPr="0002169A">
              <w:t xml:space="preserve">Nº: </w:t>
            </w:r>
            <w:r>
              <w:t>____</w:t>
            </w:r>
          </w:p>
          <w:p w:rsidR="0030777A" w:rsidRPr="0002169A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02169A" w:rsidRDefault="0030777A" w:rsidP="0030777A">
            <w:pPr>
              <w:spacing w:line="240" w:lineRule="auto"/>
              <w:ind w:firstLine="0"/>
              <w:jc w:val="left"/>
            </w:pPr>
            <w:r>
              <w:t>______________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77A" w:rsidRPr="0002169A" w:rsidRDefault="0030777A" w:rsidP="0030777A">
            <w:pPr>
              <w:spacing w:line="240" w:lineRule="auto"/>
              <w:ind w:firstLine="0"/>
              <w:jc w:val="left"/>
            </w:pPr>
            <w:r w:rsidRPr="0002169A">
              <w:t xml:space="preserve">Nº: </w:t>
            </w:r>
            <w:r w:rsidR="003D36DF">
              <w:rPr>
                <w:u w:val="single"/>
              </w:rPr>
              <w:t>_</w:t>
            </w:r>
          </w:p>
          <w:p w:rsidR="0030777A" w:rsidRPr="0002169A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53422C" w:rsidRDefault="0030777A" w:rsidP="0030777A">
            <w:pPr>
              <w:spacing w:line="240" w:lineRule="auto"/>
              <w:ind w:firstLine="0"/>
              <w:jc w:val="left"/>
              <w:rPr>
                <w:highlight w:val="magenta"/>
                <w:u w:val="single"/>
              </w:rPr>
            </w:pPr>
          </w:p>
        </w:tc>
        <w:tc>
          <w:tcPr>
            <w:tcW w:w="227" w:type="dxa"/>
            <w:tcBorders>
              <w:top w:val="nil"/>
              <w:bottom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77A" w:rsidRPr="0002169A" w:rsidRDefault="0030777A" w:rsidP="0030777A">
            <w:pPr>
              <w:spacing w:line="240" w:lineRule="auto"/>
              <w:ind w:firstLine="0"/>
              <w:jc w:val="left"/>
            </w:pPr>
            <w:r w:rsidRPr="0002169A">
              <w:t xml:space="preserve">Nº: </w:t>
            </w:r>
            <w:r>
              <w:t>____</w:t>
            </w:r>
          </w:p>
          <w:p w:rsidR="0030777A" w:rsidRPr="0002169A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3111CF" w:rsidRDefault="0030777A" w:rsidP="0030777A">
            <w:pPr>
              <w:spacing w:line="240" w:lineRule="auto"/>
              <w:ind w:firstLine="0"/>
              <w:jc w:val="left"/>
              <w:rPr>
                <w:highlight w:val="magenta"/>
              </w:rPr>
            </w:pPr>
            <w:r>
              <w:t>_____________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77A" w:rsidRPr="00170ADB" w:rsidRDefault="003D36DF" w:rsidP="0030777A">
            <w:pPr>
              <w:spacing w:line="240" w:lineRule="auto"/>
              <w:ind w:firstLine="0"/>
              <w:jc w:val="left"/>
            </w:pPr>
            <w:r>
              <w:t>Nº:</w:t>
            </w:r>
            <w:r w:rsidR="0030777A" w:rsidRPr="0053422C">
              <w:rPr>
                <w:u w:val="single"/>
              </w:rPr>
              <w:t>__</w:t>
            </w: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53422C" w:rsidRDefault="0030777A" w:rsidP="0030777A">
            <w:pPr>
              <w:spacing w:line="240" w:lineRule="auto"/>
              <w:ind w:firstLine="0"/>
              <w:jc w:val="left"/>
              <w:rPr>
                <w:u w:val="single"/>
              </w:rPr>
            </w:pPr>
          </w:p>
        </w:tc>
      </w:tr>
      <w:tr w:rsidR="0030777A" w:rsidRPr="00170ADB" w:rsidTr="00262C0C">
        <w:trPr>
          <w:trHeight w:val="283"/>
          <w:jc w:val="center"/>
        </w:trPr>
        <w:tc>
          <w:tcPr>
            <w:tcW w:w="1750" w:type="dxa"/>
            <w:tcBorders>
              <w:left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left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left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left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left w:val="nil"/>
              <w:right w:val="nil"/>
            </w:tcBorders>
            <w:shd w:val="clear" w:color="auto" w:fill="F2F2F2"/>
            <w:vAlign w:val="center"/>
          </w:tcPr>
          <w:p w:rsidR="0030777A" w:rsidRPr="0002169A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left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left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</w:tr>
      <w:tr w:rsidR="0030777A" w:rsidRPr="00170ADB" w:rsidTr="00262C0C">
        <w:trPr>
          <w:trHeight w:val="1134"/>
          <w:jc w:val="center"/>
        </w:trPr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 xml:space="preserve">Nº: </w:t>
            </w: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>
              <w:t>______________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>Nº: ____</w:t>
            </w: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>______________</w:t>
            </w:r>
          </w:p>
        </w:tc>
        <w:tc>
          <w:tcPr>
            <w:tcW w:w="227" w:type="dxa"/>
            <w:tcBorders>
              <w:top w:val="nil"/>
              <w:bottom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 xml:space="preserve">Nº: </w:t>
            </w:r>
            <w:r w:rsidR="003D36DF">
              <w:rPr>
                <w:u w:val="single"/>
              </w:rPr>
              <w:t>_</w:t>
            </w: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9E1DA9" w:rsidRDefault="0030777A" w:rsidP="0030777A">
            <w:pPr>
              <w:spacing w:line="240" w:lineRule="auto"/>
              <w:ind w:firstLine="0"/>
              <w:jc w:val="left"/>
              <w:rPr>
                <w:u w:val="single"/>
              </w:rPr>
            </w:pP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 xml:space="preserve">Nº: </w:t>
            </w:r>
            <w:r>
              <w:t>____</w:t>
            </w: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>
              <w:t>____________</w:t>
            </w:r>
          </w:p>
        </w:tc>
        <w:tc>
          <w:tcPr>
            <w:tcW w:w="227" w:type="dxa"/>
            <w:tcBorders>
              <w:top w:val="nil"/>
              <w:bottom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 xml:space="preserve">Nº: </w:t>
            </w:r>
            <w:r w:rsidRPr="0053422C">
              <w:rPr>
                <w:u w:val="single"/>
              </w:rPr>
              <w:t>_</w:t>
            </w: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53422C" w:rsidRDefault="0030777A" w:rsidP="0030777A">
            <w:pPr>
              <w:spacing w:line="240" w:lineRule="auto"/>
              <w:ind w:firstLine="0"/>
              <w:jc w:val="left"/>
              <w:rPr>
                <w:u w:val="single"/>
              </w:rPr>
            </w:pP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77A" w:rsidRPr="00170ADB" w:rsidRDefault="003D36DF" w:rsidP="0030777A">
            <w:pPr>
              <w:spacing w:line="240" w:lineRule="auto"/>
              <w:ind w:firstLine="0"/>
              <w:jc w:val="left"/>
            </w:pPr>
            <w:r>
              <w:t>Nº</w:t>
            </w:r>
            <w:r w:rsidR="0030777A" w:rsidRPr="0053422C">
              <w:rPr>
                <w:u w:val="single"/>
              </w:rPr>
              <w:t>_</w:t>
            </w: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53422C" w:rsidRDefault="0030777A" w:rsidP="0030777A">
            <w:pPr>
              <w:spacing w:line="240" w:lineRule="auto"/>
              <w:ind w:firstLine="0"/>
              <w:jc w:val="left"/>
              <w:rPr>
                <w:u w:val="single"/>
              </w:rPr>
            </w:pPr>
          </w:p>
        </w:tc>
        <w:tc>
          <w:tcPr>
            <w:tcW w:w="227" w:type="dxa"/>
            <w:tcBorders>
              <w:top w:val="nil"/>
              <w:bottom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 xml:space="preserve">Nº: </w:t>
            </w:r>
            <w:r w:rsidRPr="00844E74">
              <w:rPr>
                <w:u w:val="single"/>
              </w:rPr>
              <w:t>__</w:t>
            </w: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53422C" w:rsidRDefault="0030777A" w:rsidP="003D36DF">
            <w:pPr>
              <w:spacing w:line="240" w:lineRule="auto"/>
              <w:ind w:firstLine="0"/>
              <w:jc w:val="left"/>
              <w:rPr>
                <w:u w:val="single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 xml:space="preserve">Nº: </w:t>
            </w:r>
            <w:r w:rsidRPr="0053422C">
              <w:rPr>
                <w:u w:val="single"/>
              </w:rPr>
              <w:t>__</w:t>
            </w: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53422C" w:rsidRDefault="0030777A" w:rsidP="0030777A">
            <w:pPr>
              <w:spacing w:line="240" w:lineRule="auto"/>
              <w:ind w:firstLine="0"/>
              <w:jc w:val="left"/>
              <w:rPr>
                <w:u w:val="single"/>
              </w:rPr>
            </w:pPr>
          </w:p>
        </w:tc>
      </w:tr>
      <w:tr w:rsidR="0030777A" w:rsidRPr="00170ADB" w:rsidTr="00262C0C">
        <w:trPr>
          <w:trHeight w:val="283"/>
          <w:jc w:val="center"/>
        </w:trPr>
        <w:tc>
          <w:tcPr>
            <w:tcW w:w="1750" w:type="dxa"/>
            <w:tcBorders>
              <w:left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left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left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left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left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left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left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</w:tr>
      <w:tr w:rsidR="0030777A" w:rsidRPr="00170ADB" w:rsidTr="00262C0C">
        <w:trPr>
          <w:trHeight w:val="1134"/>
          <w:jc w:val="center"/>
        </w:trPr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 xml:space="preserve">Nº: </w:t>
            </w:r>
            <w:r>
              <w:t>____</w:t>
            </w: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>
              <w:t>____________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77A" w:rsidRPr="0002169A" w:rsidRDefault="0030777A" w:rsidP="0030777A">
            <w:pPr>
              <w:spacing w:line="240" w:lineRule="auto"/>
              <w:ind w:firstLine="0"/>
              <w:jc w:val="left"/>
            </w:pPr>
            <w:r w:rsidRPr="0002169A">
              <w:t xml:space="preserve">Nº: </w:t>
            </w:r>
            <w:r>
              <w:t>____</w:t>
            </w:r>
          </w:p>
          <w:p w:rsidR="0030777A" w:rsidRPr="0002169A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3111CF" w:rsidRDefault="0030777A" w:rsidP="0030777A">
            <w:pPr>
              <w:spacing w:line="240" w:lineRule="auto"/>
              <w:ind w:firstLine="0"/>
              <w:jc w:val="left"/>
              <w:rPr>
                <w:highlight w:val="magenta"/>
              </w:rPr>
            </w:pPr>
            <w:r>
              <w:t>____________</w:t>
            </w:r>
          </w:p>
        </w:tc>
        <w:tc>
          <w:tcPr>
            <w:tcW w:w="227" w:type="dxa"/>
            <w:tcBorders>
              <w:top w:val="nil"/>
              <w:bottom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 xml:space="preserve">Nº: </w:t>
            </w:r>
            <w:r w:rsidRPr="0053422C">
              <w:rPr>
                <w:u w:val="single"/>
              </w:rPr>
              <w:t>____</w:t>
            </w: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9E1DA9" w:rsidRDefault="0030777A" w:rsidP="003D36DF">
            <w:pPr>
              <w:spacing w:line="240" w:lineRule="auto"/>
              <w:ind w:firstLine="0"/>
              <w:jc w:val="left"/>
              <w:rPr>
                <w:u w:val="single"/>
              </w:rPr>
            </w:pP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>Nº:</w:t>
            </w:r>
            <w:r>
              <w:t xml:space="preserve"> </w:t>
            </w:r>
            <w:r w:rsidRPr="0053422C">
              <w:rPr>
                <w:u w:val="single"/>
              </w:rPr>
              <w:t>____</w:t>
            </w: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53422C" w:rsidRDefault="0030777A" w:rsidP="0030777A">
            <w:pPr>
              <w:spacing w:line="240" w:lineRule="auto"/>
              <w:ind w:firstLine="0"/>
              <w:jc w:val="left"/>
              <w:rPr>
                <w:u w:val="single"/>
              </w:rPr>
            </w:pPr>
          </w:p>
        </w:tc>
        <w:tc>
          <w:tcPr>
            <w:tcW w:w="227" w:type="dxa"/>
            <w:tcBorders>
              <w:top w:val="nil"/>
              <w:bottom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 xml:space="preserve">Nº: </w:t>
            </w:r>
            <w:r w:rsidRPr="0053422C">
              <w:rPr>
                <w:u w:val="single"/>
              </w:rPr>
              <w:t>___</w:t>
            </w: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53422C" w:rsidRDefault="0030777A" w:rsidP="0030777A">
            <w:pPr>
              <w:spacing w:line="240" w:lineRule="auto"/>
              <w:ind w:firstLine="0"/>
              <w:jc w:val="left"/>
              <w:rPr>
                <w:u w:val="single"/>
              </w:rPr>
            </w:pP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 xml:space="preserve">Nº: </w:t>
            </w:r>
            <w:r w:rsidRPr="0053422C">
              <w:rPr>
                <w:u w:val="single"/>
              </w:rPr>
              <w:t>_</w:t>
            </w: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53422C" w:rsidRDefault="0030777A" w:rsidP="0030777A">
            <w:pPr>
              <w:spacing w:line="240" w:lineRule="auto"/>
              <w:ind w:firstLine="0"/>
              <w:jc w:val="left"/>
              <w:rPr>
                <w:u w:val="single"/>
              </w:rPr>
            </w:pPr>
          </w:p>
        </w:tc>
        <w:tc>
          <w:tcPr>
            <w:tcW w:w="227" w:type="dxa"/>
            <w:tcBorders>
              <w:top w:val="nil"/>
              <w:bottom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 xml:space="preserve">Nº: </w:t>
            </w:r>
            <w:r w:rsidRPr="00844E74">
              <w:rPr>
                <w:u w:val="single"/>
              </w:rPr>
              <w:t>___</w:t>
            </w: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53422C" w:rsidRDefault="0030777A" w:rsidP="0030777A">
            <w:pPr>
              <w:spacing w:line="240" w:lineRule="auto"/>
              <w:ind w:firstLine="0"/>
              <w:jc w:val="left"/>
              <w:rPr>
                <w:u w:val="single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>Nº:</w:t>
            </w:r>
            <w:r>
              <w:t xml:space="preserve"> </w:t>
            </w:r>
            <w:r w:rsidRPr="00844E74">
              <w:rPr>
                <w:u w:val="single"/>
              </w:rPr>
              <w:t>____</w:t>
            </w: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53422C" w:rsidRDefault="0030777A" w:rsidP="0030777A">
            <w:pPr>
              <w:spacing w:line="240" w:lineRule="auto"/>
              <w:ind w:firstLine="0"/>
              <w:jc w:val="left"/>
              <w:rPr>
                <w:u w:val="single"/>
              </w:rPr>
            </w:pPr>
          </w:p>
        </w:tc>
      </w:tr>
      <w:tr w:rsidR="0030777A" w:rsidRPr="00170ADB" w:rsidTr="00262C0C">
        <w:trPr>
          <w:trHeight w:val="283"/>
          <w:jc w:val="center"/>
        </w:trPr>
        <w:tc>
          <w:tcPr>
            <w:tcW w:w="1750" w:type="dxa"/>
            <w:tcBorders>
              <w:left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left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left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left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left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left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tcBorders>
              <w:left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</w:tr>
      <w:tr w:rsidR="0030777A" w:rsidRPr="00170ADB" w:rsidTr="00262C0C">
        <w:trPr>
          <w:trHeight w:val="1134"/>
          <w:jc w:val="center"/>
        </w:trPr>
        <w:tc>
          <w:tcPr>
            <w:tcW w:w="1750" w:type="dxa"/>
            <w:shd w:val="clear" w:color="auto" w:fill="auto"/>
            <w:vAlign w:val="center"/>
          </w:tcPr>
          <w:p w:rsidR="0030777A" w:rsidRPr="0002169A" w:rsidRDefault="0030777A" w:rsidP="0030777A">
            <w:pPr>
              <w:spacing w:line="240" w:lineRule="auto"/>
              <w:ind w:firstLine="0"/>
              <w:jc w:val="left"/>
            </w:pPr>
            <w:r w:rsidRPr="0002169A">
              <w:t xml:space="preserve">Nº: </w:t>
            </w:r>
            <w:r>
              <w:t>____</w:t>
            </w:r>
          </w:p>
          <w:p w:rsidR="0030777A" w:rsidRPr="0002169A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8D78C2" w:rsidRDefault="0030777A" w:rsidP="0030777A">
            <w:pPr>
              <w:spacing w:line="240" w:lineRule="auto"/>
              <w:ind w:firstLine="0"/>
              <w:jc w:val="left"/>
              <w:rPr>
                <w:highlight w:val="magenta"/>
              </w:rPr>
            </w:pPr>
            <w:r>
              <w:t>____________</w:t>
            </w:r>
          </w:p>
        </w:tc>
        <w:tc>
          <w:tcPr>
            <w:tcW w:w="1750" w:type="dxa"/>
            <w:shd w:val="clear" w:color="auto" w:fill="auto"/>
            <w:vAlign w:val="center"/>
          </w:tcPr>
          <w:p w:rsidR="0030777A" w:rsidRPr="0002169A" w:rsidRDefault="0030777A" w:rsidP="0030777A">
            <w:pPr>
              <w:spacing w:line="240" w:lineRule="auto"/>
              <w:ind w:firstLine="0"/>
              <w:jc w:val="left"/>
            </w:pPr>
            <w:r w:rsidRPr="0002169A">
              <w:t xml:space="preserve">Nº: </w:t>
            </w:r>
            <w:r w:rsidRPr="0053422C">
              <w:rPr>
                <w:u w:val="single"/>
              </w:rPr>
              <w:t>_</w:t>
            </w:r>
          </w:p>
          <w:p w:rsidR="0030777A" w:rsidRPr="008D78C2" w:rsidRDefault="0030777A" w:rsidP="0030777A">
            <w:pPr>
              <w:spacing w:line="240" w:lineRule="auto"/>
              <w:ind w:firstLine="0"/>
              <w:jc w:val="left"/>
              <w:rPr>
                <w:highlight w:val="magenta"/>
              </w:rPr>
            </w:pPr>
          </w:p>
          <w:p w:rsidR="0030777A" w:rsidRPr="009E1DA9" w:rsidRDefault="0030777A" w:rsidP="0030777A">
            <w:pPr>
              <w:spacing w:line="240" w:lineRule="auto"/>
              <w:ind w:firstLine="0"/>
              <w:jc w:val="left"/>
              <w:rPr>
                <w:highlight w:val="magenta"/>
                <w:u w:val="single"/>
              </w:rPr>
            </w:pPr>
          </w:p>
        </w:tc>
        <w:tc>
          <w:tcPr>
            <w:tcW w:w="227" w:type="dxa"/>
            <w:tcBorders>
              <w:top w:val="nil"/>
              <w:bottom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shd w:val="clear" w:color="auto" w:fill="auto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 xml:space="preserve">Nº: </w:t>
            </w:r>
            <w:r w:rsidR="003D36DF">
              <w:rPr>
                <w:u w:val="single"/>
              </w:rPr>
              <w:t>__</w:t>
            </w:r>
            <w:r w:rsidRPr="0053422C">
              <w:rPr>
                <w:u w:val="single"/>
              </w:rPr>
              <w:t>__</w:t>
            </w: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53422C" w:rsidRDefault="0030777A" w:rsidP="0030777A">
            <w:pPr>
              <w:spacing w:line="240" w:lineRule="auto"/>
              <w:ind w:firstLine="0"/>
              <w:jc w:val="left"/>
              <w:rPr>
                <w:u w:val="single"/>
              </w:rPr>
            </w:pPr>
          </w:p>
        </w:tc>
        <w:tc>
          <w:tcPr>
            <w:tcW w:w="1750" w:type="dxa"/>
            <w:shd w:val="clear" w:color="auto" w:fill="auto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 xml:space="preserve">Nº: </w:t>
            </w:r>
            <w:r w:rsidR="003D36DF">
              <w:rPr>
                <w:u w:val="single"/>
              </w:rPr>
              <w:t>_</w:t>
            </w:r>
            <w:r w:rsidRPr="0053422C">
              <w:rPr>
                <w:u w:val="single"/>
              </w:rPr>
              <w:t>_</w:t>
            </w: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53422C" w:rsidRDefault="0030777A" w:rsidP="0030777A">
            <w:pPr>
              <w:spacing w:line="240" w:lineRule="auto"/>
              <w:ind w:firstLine="0"/>
              <w:jc w:val="left"/>
              <w:rPr>
                <w:u w:val="single"/>
              </w:rPr>
            </w:pPr>
          </w:p>
        </w:tc>
        <w:tc>
          <w:tcPr>
            <w:tcW w:w="227" w:type="dxa"/>
            <w:tcBorders>
              <w:top w:val="nil"/>
              <w:bottom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shd w:val="clear" w:color="auto" w:fill="auto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 xml:space="preserve">Nº: </w:t>
            </w:r>
            <w:r w:rsidRPr="0053422C">
              <w:rPr>
                <w:u w:val="single"/>
              </w:rPr>
              <w:t>_</w:t>
            </w: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53422C" w:rsidRDefault="0030777A" w:rsidP="0030777A">
            <w:pPr>
              <w:spacing w:line="240" w:lineRule="auto"/>
              <w:ind w:firstLine="0"/>
              <w:jc w:val="left"/>
              <w:rPr>
                <w:u w:val="single"/>
              </w:rPr>
            </w:pPr>
          </w:p>
        </w:tc>
        <w:tc>
          <w:tcPr>
            <w:tcW w:w="1750" w:type="dxa"/>
            <w:shd w:val="clear" w:color="auto" w:fill="auto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 xml:space="preserve">Nº: </w:t>
            </w: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53422C" w:rsidRDefault="0030777A" w:rsidP="0030777A">
            <w:pPr>
              <w:spacing w:line="240" w:lineRule="auto"/>
              <w:ind w:firstLine="0"/>
              <w:jc w:val="left"/>
              <w:rPr>
                <w:u w:val="single"/>
              </w:rPr>
            </w:pPr>
          </w:p>
        </w:tc>
        <w:tc>
          <w:tcPr>
            <w:tcW w:w="227" w:type="dxa"/>
            <w:tcBorders>
              <w:top w:val="nil"/>
              <w:bottom w:val="nil"/>
            </w:tcBorders>
            <w:shd w:val="clear" w:color="auto" w:fill="F2F2F2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</w:tc>
        <w:tc>
          <w:tcPr>
            <w:tcW w:w="1750" w:type="dxa"/>
            <w:shd w:val="clear" w:color="auto" w:fill="auto"/>
            <w:vAlign w:val="center"/>
          </w:tcPr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  <w:r w:rsidRPr="00170ADB">
              <w:t xml:space="preserve">Nº: </w:t>
            </w:r>
            <w:r w:rsidRPr="00844E74">
              <w:rPr>
                <w:u w:val="single"/>
              </w:rPr>
              <w:t>____</w:t>
            </w: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53422C" w:rsidRDefault="0030777A" w:rsidP="0030777A">
            <w:pPr>
              <w:spacing w:line="240" w:lineRule="auto"/>
              <w:ind w:firstLine="0"/>
              <w:jc w:val="left"/>
              <w:rPr>
                <w:u w:val="singl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0777A" w:rsidRDefault="0030777A" w:rsidP="0030777A">
            <w:pPr>
              <w:spacing w:line="240" w:lineRule="auto"/>
              <w:ind w:firstLine="0"/>
              <w:jc w:val="left"/>
            </w:pPr>
            <w:r w:rsidRPr="00170ADB">
              <w:t xml:space="preserve">Nº: </w:t>
            </w:r>
            <w:r w:rsidR="003D36DF">
              <w:rPr>
                <w:u w:val="single"/>
              </w:rPr>
              <w:t>_</w:t>
            </w:r>
            <w:r w:rsidRPr="00844E74">
              <w:rPr>
                <w:u w:val="single"/>
              </w:rPr>
              <w:t>_</w:t>
            </w:r>
          </w:p>
          <w:p w:rsidR="0030777A" w:rsidRPr="00170ADB" w:rsidRDefault="0030777A" w:rsidP="0030777A">
            <w:pPr>
              <w:spacing w:line="240" w:lineRule="auto"/>
              <w:ind w:firstLine="0"/>
              <w:jc w:val="left"/>
            </w:pPr>
          </w:p>
          <w:p w:rsidR="0030777A" w:rsidRPr="0053422C" w:rsidRDefault="0030777A" w:rsidP="003D36DF">
            <w:pPr>
              <w:spacing w:line="240" w:lineRule="auto"/>
              <w:ind w:firstLine="0"/>
              <w:jc w:val="left"/>
              <w:rPr>
                <w:u w:val="single"/>
              </w:rPr>
            </w:pPr>
          </w:p>
        </w:tc>
      </w:tr>
    </w:tbl>
    <w:p w:rsidR="0030777A" w:rsidRDefault="0030777A" w:rsidP="0030777A">
      <w:r>
        <w:rPr>
          <w:noProof/>
          <w:lang w:eastAsia="pt-PT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7848600</wp:posOffset>
            </wp:positionH>
            <wp:positionV relativeFrom="paragraph">
              <wp:posOffset>11430</wp:posOffset>
            </wp:positionV>
            <wp:extent cx="1714500" cy="1143000"/>
            <wp:effectExtent l="0" t="0" r="0" b="0"/>
            <wp:wrapTight wrapText="bothSides">
              <wp:wrapPolygon edited="0">
                <wp:start x="0" y="0"/>
                <wp:lineTo x="0" y="21240"/>
                <wp:lineTo x="21360" y="21240"/>
                <wp:lineTo x="21360" y="0"/>
                <wp:lineTo x="0" y="0"/>
              </wp:wrapPolygon>
            </wp:wrapTight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777A" w:rsidRPr="00170ADB" w:rsidRDefault="0030777A" w:rsidP="0030777A">
      <w:pPr>
        <w:rPr>
          <w:rFonts w:ascii="Cambria" w:hAnsi="Cambria"/>
          <w:sz w:val="16"/>
          <w:szCs w:val="16"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885825</wp:posOffset>
                </wp:positionV>
                <wp:extent cx="1847850" cy="283210"/>
                <wp:effectExtent l="0" t="0" r="0" b="2540"/>
                <wp:wrapNone/>
                <wp:docPr id="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7850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4CAA" w:rsidRPr="0028247A" w:rsidRDefault="00EC4CAA" w:rsidP="0030777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Dire</w:t>
                            </w:r>
                            <w:r w:rsidRPr="0028247A">
                              <w:rPr>
                                <w:sz w:val="16"/>
                                <w:szCs w:val="16"/>
                              </w:rPr>
                              <w:t>tor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a</w:t>
                            </w:r>
                            <w:r w:rsidRPr="0028247A">
                              <w:rPr>
                                <w:sz w:val="16"/>
                                <w:szCs w:val="16"/>
                              </w:rPr>
                              <w:t xml:space="preserve"> d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e turma:  Helena Henriques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243pt;margin-top:69.75pt;width:145.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" stroked="f">
                <v:textbox>
                  <w:txbxContent>
                    <w:p w:rsidR="00EC4CAA" w:rsidRPr="0028247A" w:rsidRDefault="00EC4CAA" w:rsidP="0030777A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Dire</w:t>
                      </w:r>
                      <w:r w:rsidRPr="0028247A">
                        <w:rPr>
                          <w:sz w:val="16"/>
                          <w:szCs w:val="16"/>
                        </w:rPr>
                        <w:t>tor</w:t>
                      </w:r>
                      <w:r>
                        <w:rPr>
                          <w:sz w:val="16"/>
                          <w:szCs w:val="16"/>
                        </w:rPr>
                        <w:t>a</w:t>
                      </w:r>
                      <w:r w:rsidRPr="0028247A">
                        <w:rPr>
                          <w:sz w:val="16"/>
                          <w:szCs w:val="16"/>
                        </w:rPr>
                        <w:t xml:space="preserve"> d</w:t>
                      </w:r>
                      <w:r>
                        <w:rPr>
                          <w:sz w:val="16"/>
                          <w:szCs w:val="16"/>
                        </w:rPr>
                        <w:t>e turma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:  Helena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Henriques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7943850</wp:posOffset>
                </wp:positionH>
                <wp:positionV relativeFrom="paragraph">
                  <wp:posOffset>783590</wp:posOffset>
                </wp:positionV>
                <wp:extent cx="1400175" cy="247650"/>
                <wp:effectExtent l="0" t="0" r="28575" b="19050"/>
                <wp:wrapNone/>
                <wp:docPr id="1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0017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C4CAA" w:rsidRDefault="00EC4CAA" w:rsidP="0030777A">
                            <w:pPr>
                              <w:jc w:val="center"/>
                            </w:pPr>
                            <w:r>
                              <w:t>PROFESSOR(A)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1" o:spid="_x0000_s1027" type="#_x0000_t202" style="position:absolute;left:0;text-align:left;margin-left:625.5pt;margin-top:61.7pt;width:110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" fillcolor="window" strokeweight=".5pt">
                <v:path arrowok="t"/>
                <v:textbox>
                  <w:txbxContent>
                    <w:p w:rsidR="00EC4CAA" w:rsidRDefault="00EC4CAA" w:rsidP="0030777A">
                      <w:pPr>
                        <w:jc w:val="center"/>
                      </w:pPr>
                      <w:proofErr w:type="gramStart"/>
                      <w:r>
                        <w:t>PROFESSOR(A</w:t>
                      </w:r>
                      <w:proofErr w:type="gramEnd"/>
                      <w: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0777A" w:rsidRPr="0030777A" w:rsidRDefault="0030777A" w:rsidP="0030777A"/>
    <w:p w:rsidR="0030777A" w:rsidRPr="0030777A" w:rsidRDefault="0030777A" w:rsidP="0030777A"/>
    <w:p w:rsidR="000953C2" w:rsidRDefault="000953C2" w:rsidP="000953C2"/>
    <w:p w:rsidR="000953C2" w:rsidRDefault="000953C2" w:rsidP="000953C2"/>
    <w:p w:rsidR="000953C2" w:rsidRDefault="000953C2" w:rsidP="000953C2"/>
    <w:p w:rsidR="000953C2" w:rsidRDefault="000953C2" w:rsidP="000953C2"/>
    <w:p w:rsidR="000953C2" w:rsidRDefault="000953C2" w:rsidP="000953C2"/>
    <w:p w:rsidR="006D7D96" w:rsidRDefault="006D7D96" w:rsidP="000953C2"/>
    <w:p w:rsidR="000953C2" w:rsidRDefault="006008B2" w:rsidP="006008B2">
      <w:pPr>
        <w:pStyle w:val="Subttulo"/>
      </w:pPr>
      <w:bookmarkStart w:id="12" w:name="_Toc421512414"/>
      <w:r>
        <w:lastRenderedPageBreak/>
        <w:t>Anexo 2</w:t>
      </w:r>
      <w:bookmarkEnd w:id="12"/>
    </w:p>
    <w:p w:rsidR="006008B2" w:rsidRDefault="006008B2" w:rsidP="006008B2"/>
    <w:p w:rsidR="006008B2" w:rsidRPr="001B7079" w:rsidRDefault="006008B2" w:rsidP="006008B2">
      <w:pPr>
        <w:rPr>
          <w:rFonts w:ascii="Trebuchet MS" w:hAnsi="Trebuchet MS" w:cs="Arial"/>
          <w:color w:val="000000"/>
          <w:sz w:val="16"/>
          <w:szCs w:val="16"/>
        </w:rPr>
      </w:pPr>
    </w:p>
    <w:p w:rsidR="006008B2" w:rsidRPr="00187696" w:rsidRDefault="006008B2" w:rsidP="006008B2">
      <w:pPr>
        <w:jc w:val="center"/>
        <w:rPr>
          <w:rFonts w:cs="Arial"/>
          <w:b/>
          <w:bCs/>
          <w:color w:val="000000"/>
          <w:szCs w:val="24"/>
        </w:rPr>
      </w:pPr>
      <w:r w:rsidRPr="00187696">
        <w:rPr>
          <w:rFonts w:cs="Arial"/>
          <w:b/>
          <w:bCs/>
          <w:color w:val="000000"/>
          <w:szCs w:val="24"/>
        </w:rPr>
        <w:t>1ª ATIVIDADE DE CIDADANIA</w:t>
      </w:r>
    </w:p>
    <w:p w:rsidR="006008B2" w:rsidRPr="00187696" w:rsidRDefault="006008B2" w:rsidP="006008B2">
      <w:pPr>
        <w:jc w:val="center"/>
        <w:rPr>
          <w:rFonts w:cs="Arial"/>
          <w:b/>
          <w:bCs/>
          <w:color w:val="000000"/>
          <w:szCs w:val="24"/>
        </w:rPr>
      </w:pPr>
      <w:r w:rsidRPr="00187696">
        <w:rPr>
          <w:rFonts w:cs="Arial"/>
          <w:b/>
          <w:bCs/>
          <w:color w:val="000000"/>
          <w:szCs w:val="24"/>
        </w:rPr>
        <w:t>“EU E OS OUTROS: como sou e como me sinto”</w:t>
      </w:r>
    </w:p>
    <w:p w:rsidR="006008B2" w:rsidRDefault="006008B2" w:rsidP="006008B2">
      <w:pPr>
        <w:jc w:val="center"/>
        <w:rPr>
          <w:rFonts w:cs="Arial"/>
          <w:b/>
          <w:bCs/>
          <w:color w:val="000000"/>
          <w:szCs w:val="24"/>
        </w:rPr>
      </w:pPr>
      <w:r w:rsidRPr="00187696">
        <w:rPr>
          <w:rFonts w:cs="Arial"/>
          <w:b/>
          <w:bCs/>
          <w:color w:val="000000"/>
          <w:szCs w:val="24"/>
        </w:rPr>
        <w:t xml:space="preserve"> 2014/2015</w:t>
      </w:r>
    </w:p>
    <w:p w:rsidR="006008B2" w:rsidRDefault="006008B2" w:rsidP="006008B2">
      <w:pPr>
        <w:rPr>
          <w:rFonts w:cs="Arial"/>
          <w:b/>
          <w:bCs/>
          <w:color w:val="000000"/>
          <w:szCs w:val="24"/>
        </w:rPr>
      </w:pPr>
    </w:p>
    <w:p w:rsidR="006008B2" w:rsidRDefault="006008B2" w:rsidP="006008B2">
      <w:pPr>
        <w:rPr>
          <w:rFonts w:cs="Arial"/>
          <w:b/>
          <w:bCs/>
          <w:color w:val="000000"/>
          <w:szCs w:val="24"/>
        </w:rPr>
      </w:pPr>
      <w:r>
        <w:rPr>
          <w:noProof/>
          <w:lang w:eastAsia="pt-PT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1594485</wp:posOffset>
            </wp:positionH>
            <wp:positionV relativeFrom="paragraph">
              <wp:posOffset>24765</wp:posOffset>
            </wp:positionV>
            <wp:extent cx="1933575" cy="1257300"/>
            <wp:effectExtent l="0" t="0" r="9525" b="0"/>
            <wp:wrapTight wrapText="bothSides">
              <wp:wrapPolygon edited="0">
                <wp:start x="10428" y="0"/>
                <wp:lineTo x="4469" y="1964"/>
                <wp:lineTo x="1064" y="3927"/>
                <wp:lineTo x="1064" y="5236"/>
                <wp:lineTo x="0" y="8836"/>
                <wp:lineTo x="0" y="17345"/>
                <wp:lineTo x="2128" y="20945"/>
                <wp:lineTo x="3831" y="21273"/>
                <wp:lineTo x="7023" y="21273"/>
                <wp:lineTo x="15961" y="21273"/>
                <wp:lineTo x="17450" y="20945"/>
                <wp:lineTo x="21281" y="17345"/>
                <wp:lineTo x="21494" y="12109"/>
                <wp:lineTo x="21494" y="5236"/>
                <wp:lineTo x="19578" y="5236"/>
                <wp:lineTo x="20855" y="2618"/>
                <wp:lineTo x="19791" y="1964"/>
                <wp:lineTo x="11492" y="0"/>
                <wp:lineTo x="10428" y="0"/>
              </wp:wrapPolygon>
            </wp:wrapTight>
            <wp:docPr id="10" name="Imagem 10" descr="MC90043780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900437801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08B2" w:rsidRDefault="006008B2" w:rsidP="006008B2">
      <w:pPr>
        <w:rPr>
          <w:rFonts w:cs="Arial"/>
          <w:b/>
          <w:bCs/>
          <w:color w:val="000000"/>
          <w:szCs w:val="24"/>
        </w:rPr>
      </w:pPr>
    </w:p>
    <w:p w:rsidR="006008B2" w:rsidRDefault="006008B2" w:rsidP="006008B2">
      <w:pPr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COMO SOU:</w:t>
      </w:r>
    </w:p>
    <w:p w:rsidR="006008B2" w:rsidRDefault="006008B2" w:rsidP="006008B2">
      <w:pPr>
        <w:rPr>
          <w:rFonts w:cs="Arial"/>
          <w:b/>
          <w:bCs/>
          <w:color w:val="000000"/>
          <w:szCs w:val="24"/>
        </w:rPr>
      </w:pPr>
    </w:p>
    <w:p w:rsidR="006008B2" w:rsidRDefault="006008B2" w:rsidP="006008B2">
      <w:pPr>
        <w:rPr>
          <w:rFonts w:cs="Arial"/>
          <w:b/>
          <w:bCs/>
          <w:color w:val="000000"/>
          <w:szCs w:val="24"/>
        </w:rPr>
      </w:pPr>
    </w:p>
    <w:p w:rsidR="006008B2" w:rsidRDefault="006008B2" w:rsidP="006008B2">
      <w:pPr>
        <w:jc w:val="left"/>
        <w:rPr>
          <w:rFonts w:cs="Arial"/>
          <w:b/>
          <w:bCs/>
          <w:color w:val="000000"/>
          <w:szCs w:val="24"/>
        </w:rPr>
      </w:pPr>
    </w:p>
    <w:p w:rsidR="006008B2" w:rsidRDefault="006008B2" w:rsidP="006008B2">
      <w:pPr>
        <w:jc w:val="left"/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- Com a minha família……………………………………………………………………</w:t>
      </w:r>
    </w:p>
    <w:p w:rsidR="006008B2" w:rsidRDefault="006008B2" w:rsidP="006008B2">
      <w:pPr>
        <w:jc w:val="left"/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- Com alguém que não conheço…………………………………………………….</w:t>
      </w:r>
    </w:p>
    <w:p w:rsidR="006008B2" w:rsidRDefault="006008B2" w:rsidP="006008B2">
      <w:pPr>
        <w:jc w:val="left"/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- Com os meus amigos……………………………………………………………….</w:t>
      </w:r>
    </w:p>
    <w:p w:rsidR="006008B2" w:rsidRDefault="006008B2" w:rsidP="006008B2">
      <w:pPr>
        <w:jc w:val="left"/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- Com os meus professores……………………………………………………….</w:t>
      </w:r>
    </w:p>
    <w:p w:rsidR="006008B2" w:rsidRDefault="006008B2" w:rsidP="006008B2">
      <w:pPr>
        <w:rPr>
          <w:rFonts w:cs="Arial"/>
          <w:b/>
          <w:bCs/>
          <w:color w:val="000000"/>
          <w:szCs w:val="24"/>
        </w:rPr>
      </w:pPr>
    </w:p>
    <w:p w:rsidR="006008B2" w:rsidRDefault="006008B2" w:rsidP="006008B2">
      <w:pPr>
        <w:rPr>
          <w:rFonts w:cs="Arial"/>
          <w:b/>
          <w:bCs/>
          <w:color w:val="000000"/>
          <w:szCs w:val="24"/>
        </w:rPr>
      </w:pPr>
      <w:r>
        <w:rPr>
          <w:noProof/>
          <w:lang w:eastAsia="pt-PT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2061210</wp:posOffset>
            </wp:positionH>
            <wp:positionV relativeFrom="paragraph">
              <wp:posOffset>217170</wp:posOffset>
            </wp:positionV>
            <wp:extent cx="2038350" cy="1299210"/>
            <wp:effectExtent l="0" t="0" r="0" b="0"/>
            <wp:wrapTight wrapText="bothSides">
              <wp:wrapPolygon edited="0">
                <wp:start x="17563" y="0"/>
                <wp:lineTo x="0" y="3484"/>
                <wp:lineTo x="0" y="6334"/>
                <wp:lineTo x="1211" y="15202"/>
                <wp:lineTo x="404" y="19003"/>
                <wp:lineTo x="404" y="20270"/>
                <wp:lineTo x="1211" y="21220"/>
                <wp:lineTo x="2624" y="21220"/>
                <wp:lineTo x="16351" y="20270"/>
                <wp:lineTo x="18572" y="19636"/>
                <wp:lineTo x="17764" y="15202"/>
                <wp:lineTo x="20994" y="13935"/>
                <wp:lineTo x="20994" y="11402"/>
                <wp:lineTo x="18168" y="10135"/>
                <wp:lineTo x="21398" y="5384"/>
                <wp:lineTo x="21398" y="1900"/>
                <wp:lineTo x="18976" y="0"/>
                <wp:lineTo x="17563" y="0"/>
              </wp:wrapPolygon>
            </wp:wrapTight>
            <wp:docPr id="6" name="Imagem 6" descr="MC900078839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900078839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29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08B2" w:rsidRDefault="006008B2" w:rsidP="006008B2">
      <w:pPr>
        <w:rPr>
          <w:rFonts w:cs="Arial"/>
          <w:b/>
          <w:bCs/>
          <w:color w:val="000000"/>
          <w:szCs w:val="24"/>
        </w:rPr>
      </w:pPr>
    </w:p>
    <w:p w:rsidR="006008B2" w:rsidRDefault="006008B2" w:rsidP="006008B2">
      <w:pPr>
        <w:rPr>
          <w:rFonts w:cs="Arial"/>
          <w:b/>
          <w:bCs/>
          <w:color w:val="000000"/>
          <w:szCs w:val="24"/>
        </w:rPr>
      </w:pPr>
    </w:p>
    <w:p w:rsidR="006008B2" w:rsidRDefault="006008B2" w:rsidP="006008B2">
      <w:pPr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O QUE FAÇO PARA:</w:t>
      </w:r>
    </w:p>
    <w:p w:rsidR="006008B2" w:rsidRDefault="006008B2" w:rsidP="006008B2">
      <w:pPr>
        <w:rPr>
          <w:rFonts w:cs="Arial"/>
          <w:b/>
          <w:bCs/>
          <w:color w:val="000000"/>
          <w:szCs w:val="24"/>
        </w:rPr>
      </w:pPr>
    </w:p>
    <w:p w:rsidR="006008B2" w:rsidRDefault="006008B2" w:rsidP="006008B2">
      <w:pPr>
        <w:rPr>
          <w:rFonts w:cs="Arial"/>
          <w:b/>
          <w:bCs/>
          <w:color w:val="000000"/>
          <w:szCs w:val="24"/>
        </w:rPr>
      </w:pPr>
    </w:p>
    <w:p w:rsidR="006008B2" w:rsidRDefault="006008B2" w:rsidP="006008B2">
      <w:pPr>
        <w:rPr>
          <w:rFonts w:cs="Arial"/>
          <w:b/>
          <w:bCs/>
          <w:color w:val="000000"/>
          <w:szCs w:val="24"/>
        </w:rPr>
      </w:pPr>
    </w:p>
    <w:p w:rsidR="006008B2" w:rsidRDefault="006008B2" w:rsidP="006008B2">
      <w:pPr>
        <w:jc w:val="left"/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- Conseguir a atenção da minha mãe……………………………………………</w:t>
      </w:r>
    </w:p>
    <w:p w:rsidR="006008B2" w:rsidRDefault="006008B2" w:rsidP="006008B2">
      <w:pPr>
        <w:jc w:val="left"/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- Conseguir a atenção do meu pai….………………………………………………</w:t>
      </w:r>
    </w:p>
    <w:p w:rsidR="006008B2" w:rsidRDefault="006008B2" w:rsidP="006008B2">
      <w:pPr>
        <w:jc w:val="left"/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- Conseguir a atenção dos meus irmãos…………………………………………</w:t>
      </w:r>
    </w:p>
    <w:p w:rsidR="006008B2" w:rsidRDefault="006008B2" w:rsidP="006008B2">
      <w:pPr>
        <w:jc w:val="left"/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- Conseguir a atenção dos meus amigos……………………………………………</w:t>
      </w:r>
    </w:p>
    <w:p w:rsidR="006008B2" w:rsidRDefault="006008B2" w:rsidP="006008B2">
      <w:pPr>
        <w:jc w:val="left"/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- Conseguir a atenção dos meus colegas…………………………………………</w:t>
      </w:r>
    </w:p>
    <w:p w:rsidR="006008B2" w:rsidRDefault="006008B2" w:rsidP="006008B2">
      <w:pPr>
        <w:jc w:val="left"/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- Conseguir a atenção dos meus professores……………………………………</w:t>
      </w:r>
    </w:p>
    <w:p w:rsidR="006008B2" w:rsidRPr="000540F4" w:rsidRDefault="006008B2" w:rsidP="006008B2">
      <w:pPr>
        <w:rPr>
          <w:rFonts w:cs="Arial"/>
          <w:bCs/>
          <w:color w:val="000000"/>
          <w:szCs w:val="24"/>
        </w:rPr>
      </w:pPr>
    </w:p>
    <w:p w:rsidR="006008B2" w:rsidRDefault="006008B2" w:rsidP="006008B2">
      <w:pPr>
        <w:rPr>
          <w:rFonts w:cs="Arial"/>
          <w:b/>
          <w:bCs/>
          <w:color w:val="000000"/>
          <w:szCs w:val="24"/>
        </w:rPr>
      </w:pPr>
      <w:r>
        <w:rPr>
          <w:noProof/>
          <w:lang w:eastAsia="pt-PT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4747260</wp:posOffset>
            </wp:positionH>
            <wp:positionV relativeFrom="paragraph">
              <wp:posOffset>239395</wp:posOffset>
            </wp:positionV>
            <wp:extent cx="1495425" cy="1685925"/>
            <wp:effectExtent l="0" t="0" r="9525" b="9525"/>
            <wp:wrapTight wrapText="bothSides">
              <wp:wrapPolygon edited="0">
                <wp:start x="7980" y="0"/>
                <wp:lineTo x="6329" y="244"/>
                <wp:lineTo x="1651" y="3173"/>
                <wp:lineTo x="0" y="7322"/>
                <wp:lineTo x="0" y="13424"/>
                <wp:lineTo x="550" y="15620"/>
                <wp:lineTo x="3577" y="19525"/>
                <wp:lineTo x="3852" y="19769"/>
                <wp:lineTo x="7980" y="21478"/>
                <wp:lineTo x="8805" y="21478"/>
                <wp:lineTo x="12657" y="21478"/>
                <wp:lineTo x="13483" y="21478"/>
                <wp:lineTo x="17610" y="19769"/>
                <wp:lineTo x="20912" y="15620"/>
                <wp:lineTo x="21462" y="13180"/>
                <wp:lineTo x="21462" y="7566"/>
                <wp:lineTo x="19811" y="3417"/>
                <wp:lineTo x="15134" y="244"/>
                <wp:lineTo x="13483" y="0"/>
                <wp:lineTo x="7980" y="0"/>
              </wp:wrapPolygon>
            </wp:wrapTight>
            <wp:docPr id="5" name="Imagem 5" descr="MC900079102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900079102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b/>
          <w:bCs/>
          <w:color w:val="000000"/>
          <w:szCs w:val="24"/>
        </w:rPr>
        <w:t>SOU FELIZ QUANDO:</w:t>
      </w:r>
    </w:p>
    <w:p w:rsidR="006008B2" w:rsidRDefault="006008B2" w:rsidP="006008B2">
      <w:pPr>
        <w:rPr>
          <w:rFonts w:cs="Arial"/>
          <w:b/>
          <w:bCs/>
          <w:color w:val="000000"/>
          <w:szCs w:val="24"/>
        </w:rPr>
      </w:pPr>
    </w:p>
    <w:p w:rsidR="006008B2" w:rsidRDefault="006008B2" w:rsidP="006008B2">
      <w:pPr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- Quando vejo……………………………………………………………..</w:t>
      </w:r>
    </w:p>
    <w:p w:rsidR="006008B2" w:rsidRDefault="006008B2" w:rsidP="006008B2">
      <w:pPr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- Quando ouço……………………………………………………………</w:t>
      </w:r>
    </w:p>
    <w:p w:rsidR="006008B2" w:rsidRDefault="006008B2" w:rsidP="006008B2">
      <w:pPr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- Quando como…………………………………………………………...</w:t>
      </w:r>
    </w:p>
    <w:p w:rsidR="006008B2" w:rsidRPr="00187696" w:rsidRDefault="006008B2" w:rsidP="006008B2">
      <w:pPr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- Quando cheiro…………………………………………………………..</w:t>
      </w:r>
    </w:p>
    <w:p w:rsidR="006008B2" w:rsidRPr="00187696" w:rsidRDefault="006008B2" w:rsidP="006008B2">
      <w:pPr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- Quando sinto…………………………………………………………...</w:t>
      </w:r>
    </w:p>
    <w:p w:rsidR="006008B2" w:rsidRDefault="006008B2" w:rsidP="006008B2">
      <w:pPr>
        <w:jc w:val="left"/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- Sou a pessoa mais feliz do mundo quando………………………..</w:t>
      </w:r>
    </w:p>
    <w:p w:rsidR="006008B2" w:rsidRDefault="006008B2" w:rsidP="006008B2">
      <w:pPr>
        <w:jc w:val="left"/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- O dia mais feliz que vivi foi……………………………………………………</w:t>
      </w:r>
    </w:p>
    <w:p w:rsidR="006008B2" w:rsidRDefault="006008B2" w:rsidP="006008B2">
      <w:pPr>
        <w:jc w:val="left"/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- Espero sentir-me feliz quando…………………………………………………..</w:t>
      </w:r>
    </w:p>
    <w:p w:rsidR="006008B2" w:rsidRPr="00187696" w:rsidRDefault="006008B2" w:rsidP="006008B2">
      <w:pPr>
        <w:rPr>
          <w:rFonts w:cs="Arial"/>
          <w:b/>
          <w:bCs/>
          <w:color w:val="000000"/>
          <w:szCs w:val="24"/>
        </w:rPr>
      </w:pPr>
    </w:p>
    <w:p w:rsidR="006008B2" w:rsidRDefault="006008B2" w:rsidP="006008B2">
      <w:pPr>
        <w:rPr>
          <w:rFonts w:ascii="Monotype Corsiva" w:hAnsi="Monotype Corsiva" w:cs="Arial"/>
          <w:color w:val="000000"/>
          <w:szCs w:val="24"/>
        </w:rPr>
      </w:pPr>
      <w:r>
        <w:rPr>
          <w:noProof/>
          <w:lang w:eastAsia="pt-PT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4413885</wp:posOffset>
            </wp:positionH>
            <wp:positionV relativeFrom="paragraph">
              <wp:posOffset>-5715</wp:posOffset>
            </wp:positionV>
            <wp:extent cx="1828800" cy="1866900"/>
            <wp:effectExtent l="0" t="0" r="0" b="0"/>
            <wp:wrapTight wrapText="bothSides">
              <wp:wrapPolygon edited="0">
                <wp:start x="8100" y="0"/>
                <wp:lineTo x="0" y="1322"/>
                <wp:lineTo x="0" y="3527"/>
                <wp:lineTo x="1800" y="3527"/>
                <wp:lineTo x="3150" y="7053"/>
                <wp:lineTo x="2025" y="8376"/>
                <wp:lineTo x="450" y="10580"/>
                <wp:lineTo x="0" y="14106"/>
                <wp:lineTo x="1125" y="17633"/>
                <wp:lineTo x="1125" y="18294"/>
                <wp:lineTo x="4725" y="21159"/>
                <wp:lineTo x="6525" y="21380"/>
                <wp:lineTo x="9450" y="21380"/>
                <wp:lineTo x="11250" y="21159"/>
                <wp:lineTo x="15075" y="18073"/>
                <wp:lineTo x="21375" y="17192"/>
                <wp:lineTo x="21375" y="11461"/>
                <wp:lineTo x="19575" y="10580"/>
                <wp:lineTo x="19125" y="5731"/>
                <wp:lineTo x="17325" y="3527"/>
                <wp:lineTo x="20025" y="3306"/>
                <wp:lineTo x="19350" y="1322"/>
                <wp:lineTo x="11700" y="0"/>
                <wp:lineTo x="8100" y="0"/>
              </wp:wrapPolygon>
            </wp:wrapTight>
            <wp:docPr id="4" name="Imagem 4" descr="MC900437789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900437789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A0050">
        <w:rPr>
          <w:rFonts w:ascii="Monotype Corsiva" w:hAnsi="Monotype Corsiva" w:cs="Arial"/>
          <w:color w:val="000000"/>
          <w:szCs w:val="24"/>
        </w:rPr>
        <w:t xml:space="preserve">                           </w:t>
      </w:r>
    </w:p>
    <w:p w:rsidR="006008B2" w:rsidRDefault="006008B2" w:rsidP="006008B2">
      <w:pPr>
        <w:rPr>
          <w:rFonts w:ascii="Monotype Corsiva" w:hAnsi="Monotype Corsiva" w:cs="Arial"/>
          <w:color w:val="000000"/>
          <w:szCs w:val="24"/>
        </w:rPr>
      </w:pPr>
    </w:p>
    <w:p w:rsidR="006008B2" w:rsidRDefault="006008B2" w:rsidP="006008B2">
      <w:pPr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SOU INFELIZ QUANDO:</w:t>
      </w:r>
    </w:p>
    <w:p w:rsidR="006008B2" w:rsidRDefault="006008B2" w:rsidP="006008B2">
      <w:pPr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- Quando vejo………………………………………………………</w:t>
      </w:r>
    </w:p>
    <w:p w:rsidR="006008B2" w:rsidRDefault="006008B2" w:rsidP="006008B2">
      <w:pPr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- Quando ouço……………………………………………………..</w:t>
      </w:r>
    </w:p>
    <w:p w:rsidR="006008B2" w:rsidRDefault="006008B2" w:rsidP="006008B2">
      <w:pPr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- Quando como…………………………………………………….</w:t>
      </w:r>
    </w:p>
    <w:p w:rsidR="006008B2" w:rsidRPr="00187696" w:rsidRDefault="006008B2" w:rsidP="006008B2">
      <w:pPr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- Quando cheiro……………………………………………………</w:t>
      </w:r>
    </w:p>
    <w:p w:rsidR="006008B2" w:rsidRPr="00187696" w:rsidRDefault="006008B2" w:rsidP="006008B2">
      <w:pPr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- Quando sinto………………………………………………………</w:t>
      </w:r>
    </w:p>
    <w:p w:rsidR="006008B2" w:rsidRDefault="006008B2" w:rsidP="006008B2">
      <w:pPr>
        <w:jc w:val="left"/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- Sou a pessoa mais infeliz do mundo quando………………………………</w:t>
      </w:r>
    </w:p>
    <w:p w:rsidR="006008B2" w:rsidRDefault="006008B2" w:rsidP="006008B2">
      <w:pPr>
        <w:jc w:val="left"/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- O dia mais infeliz que vivi foi………………………………………………………</w:t>
      </w:r>
    </w:p>
    <w:p w:rsidR="006008B2" w:rsidRDefault="006008B2" w:rsidP="006008B2">
      <w:pPr>
        <w:jc w:val="left"/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- Para não me sentir infeliz posso…………………………………………………</w:t>
      </w:r>
    </w:p>
    <w:p w:rsidR="006008B2" w:rsidRDefault="006008B2" w:rsidP="006008B2">
      <w:pPr>
        <w:rPr>
          <w:rFonts w:ascii="Monotype Corsiva" w:hAnsi="Monotype Corsiva" w:cs="Arial"/>
          <w:color w:val="000000"/>
          <w:szCs w:val="24"/>
        </w:rPr>
      </w:pPr>
    </w:p>
    <w:p w:rsidR="006008B2" w:rsidRDefault="006008B2" w:rsidP="006008B2">
      <w:pPr>
        <w:rPr>
          <w:rFonts w:ascii="Monotype Corsiva" w:hAnsi="Monotype Corsiva" w:cs="Arial"/>
          <w:color w:val="000000"/>
          <w:szCs w:val="24"/>
        </w:rPr>
      </w:pPr>
    </w:p>
    <w:p w:rsidR="006008B2" w:rsidRPr="009205F6" w:rsidRDefault="006008B2" w:rsidP="006008B2">
      <w:pPr>
        <w:jc w:val="center"/>
        <w:rPr>
          <w:rFonts w:cs="Arial"/>
          <w:b/>
          <w:color w:val="000000"/>
          <w:szCs w:val="24"/>
        </w:rPr>
      </w:pPr>
      <w:r w:rsidRPr="009205F6">
        <w:rPr>
          <w:rFonts w:cs="Arial"/>
          <w:b/>
          <w:color w:val="000000"/>
          <w:szCs w:val="24"/>
        </w:rPr>
        <w:t>BOM TRABALHO</w:t>
      </w:r>
    </w:p>
    <w:p w:rsidR="006008B2" w:rsidRPr="009205F6" w:rsidRDefault="006008B2" w:rsidP="006008B2">
      <w:pPr>
        <w:jc w:val="center"/>
        <w:rPr>
          <w:rFonts w:cs="Arial"/>
          <w:b/>
          <w:color w:val="000000"/>
          <w:szCs w:val="24"/>
        </w:rPr>
      </w:pPr>
      <w:r w:rsidRPr="009205F6">
        <w:rPr>
          <w:rFonts w:cs="Arial"/>
          <w:b/>
          <w:color w:val="000000"/>
          <w:szCs w:val="24"/>
        </w:rPr>
        <w:t>HH</w:t>
      </w:r>
    </w:p>
    <w:p w:rsidR="006008B2" w:rsidRPr="006008B2" w:rsidRDefault="006008B2" w:rsidP="006008B2"/>
    <w:p w:rsidR="000953C2" w:rsidRPr="00762554" w:rsidRDefault="000953C2" w:rsidP="00762554">
      <w:pPr>
        <w:rPr>
          <w:rFonts w:cs="Arial"/>
        </w:rPr>
      </w:pPr>
    </w:p>
    <w:p w:rsidR="008915DB" w:rsidRDefault="008915DB" w:rsidP="00B26015">
      <w:pPr>
        <w:rPr>
          <w:rFonts w:cs="Arial"/>
        </w:rPr>
      </w:pPr>
    </w:p>
    <w:p w:rsidR="00FE4DAE" w:rsidRDefault="00FE4DAE" w:rsidP="00B26015">
      <w:pPr>
        <w:rPr>
          <w:rFonts w:cs="Arial"/>
        </w:rPr>
      </w:pPr>
    </w:p>
    <w:p w:rsidR="00FE4DAE" w:rsidRDefault="00FE4DAE" w:rsidP="00B26015">
      <w:pPr>
        <w:rPr>
          <w:rFonts w:cs="Arial"/>
        </w:rPr>
      </w:pPr>
    </w:p>
    <w:p w:rsidR="00FE4DAE" w:rsidRDefault="00FE4DAE" w:rsidP="00B26015">
      <w:pPr>
        <w:rPr>
          <w:rFonts w:cs="Arial"/>
        </w:rPr>
      </w:pPr>
    </w:p>
    <w:p w:rsidR="00FE4DAE" w:rsidRDefault="00FE4DAE" w:rsidP="00B26015">
      <w:pPr>
        <w:rPr>
          <w:rFonts w:cs="Arial"/>
        </w:rPr>
      </w:pPr>
    </w:p>
    <w:p w:rsidR="00FE4DAE" w:rsidRDefault="00FE4DAE" w:rsidP="00B26015">
      <w:pPr>
        <w:rPr>
          <w:rFonts w:cs="Arial"/>
        </w:rPr>
      </w:pPr>
    </w:p>
    <w:p w:rsidR="00FE4DAE" w:rsidRDefault="00FE4DAE" w:rsidP="00B26015">
      <w:pPr>
        <w:rPr>
          <w:rFonts w:cs="Arial"/>
        </w:rPr>
      </w:pPr>
    </w:p>
    <w:p w:rsidR="00FE4DAE" w:rsidRDefault="00FE4DAE" w:rsidP="00B26015">
      <w:pPr>
        <w:rPr>
          <w:rFonts w:cs="Arial"/>
        </w:rPr>
      </w:pPr>
    </w:p>
    <w:p w:rsidR="00FE4DAE" w:rsidRDefault="00FE4DAE" w:rsidP="00B26015">
      <w:pPr>
        <w:rPr>
          <w:rFonts w:cs="Arial"/>
        </w:rPr>
      </w:pPr>
    </w:p>
    <w:p w:rsidR="00FE4DAE" w:rsidRDefault="00FE4DAE" w:rsidP="00B26015">
      <w:pPr>
        <w:rPr>
          <w:rFonts w:cs="Arial"/>
        </w:rPr>
      </w:pPr>
    </w:p>
    <w:p w:rsidR="00FE4DAE" w:rsidRDefault="00FE4DAE" w:rsidP="00FE4DAE">
      <w:pPr>
        <w:pStyle w:val="Subttulo"/>
      </w:pPr>
      <w:bookmarkStart w:id="13" w:name="_Toc421512415"/>
      <w:r>
        <w:t>Anexo 3</w:t>
      </w:r>
      <w:bookmarkEnd w:id="13"/>
    </w:p>
    <w:p w:rsidR="00FE4DAE" w:rsidRDefault="00FE4DAE" w:rsidP="00FE4DAE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14"/>
        <w:gridCol w:w="5580"/>
      </w:tblGrid>
      <w:tr w:rsidR="00FE4DAE" w:rsidRPr="00171756" w:rsidTr="00262C0C">
        <w:tc>
          <w:tcPr>
            <w:tcW w:w="3259" w:type="dxa"/>
            <w:shd w:val="clear" w:color="auto" w:fill="auto"/>
          </w:tcPr>
          <w:p w:rsidR="00FE4DAE" w:rsidRPr="00171756" w:rsidRDefault="00FE4DAE" w:rsidP="00FE4DAE">
            <w:pPr>
              <w:jc w:val="left"/>
              <w:rPr>
                <w:rFonts w:ascii="Trebuchet MS" w:hAnsi="Trebuchet MS"/>
                <w:b/>
                <w:bCs/>
              </w:rPr>
            </w:pPr>
            <w:r w:rsidRPr="00171756">
              <w:rPr>
                <w:rFonts w:ascii="Trebuchet MS" w:hAnsi="Trebuchet MS"/>
                <w:b/>
                <w:bCs/>
              </w:rPr>
              <w:t>3ºciclo/ 8ºano</w:t>
            </w:r>
          </w:p>
        </w:tc>
        <w:tc>
          <w:tcPr>
            <w:tcW w:w="6519" w:type="dxa"/>
            <w:shd w:val="clear" w:color="auto" w:fill="auto"/>
          </w:tcPr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 w:rsidRPr="00171756">
              <w:rPr>
                <w:rFonts w:ascii="Trebuchet MS" w:hAnsi="Trebuchet MS"/>
              </w:rPr>
              <w:t xml:space="preserve">- </w:t>
            </w:r>
            <w:r w:rsidRPr="00171756">
              <w:rPr>
                <w:rFonts w:ascii="Trebuchet MS" w:hAnsi="Trebuchet MS"/>
                <w:b/>
                <w:bCs/>
              </w:rPr>
              <w:t>Identidade Pessoal</w:t>
            </w:r>
            <w:r>
              <w:rPr>
                <w:rFonts w:ascii="Trebuchet MS" w:hAnsi="Trebuchet MS"/>
              </w:rPr>
              <w:t xml:space="preserve"> 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 w:rsidRPr="00171756">
              <w:rPr>
                <w:rFonts w:ascii="Trebuchet MS" w:hAnsi="Trebuchet MS"/>
              </w:rPr>
              <w:t xml:space="preserve">Quem sou eu? 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 w:rsidRPr="00171756">
              <w:rPr>
                <w:rFonts w:ascii="Trebuchet MS" w:hAnsi="Trebuchet MS"/>
              </w:rPr>
              <w:t>Caracter</w:t>
            </w:r>
            <w:r>
              <w:rPr>
                <w:rFonts w:ascii="Trebuchet MS" w:hAnsi="Trebuchet MS"/>
              </w:rPr>
              <w:t xml:space="preserve">ísticas físicas e psicológicas, 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Q</w:t>
            </w:r>
            <w:r w:rsidRPr="00171756">
              <w:rPr>
                <w:rFonts w:ascii="Trebuchet MS" w:hAnsi="Trebuchet MS"/>
              </w:rPr>
              <w:t>uais são os meus projetos?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 w:rsidRPr="00171756">
              <w:rPr>
                <w:rFonts w:ascii="Trebuchet MS" w:hAnsi="Trebuchet MS"/>
              </w:rPr>
              <w:t xml:space="preserve">Que profissão quero ter? 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Que adulto vou ser? </w:t>
            </w:r>
          </w:p>
          <w:p w:rsidR="00FE4DAE" w:rsidRPr="00171756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S</w:t>
            </w:r>
            <w:r w:rsidRPr="00171756">
              <w:rPr>
                <w:rFonts w:ascii="Trebuchet MS" w:hAnsi="Trebuchet MS"/>
              </w:rPr>
              <w:t>aber trabalhar em grupo*</w:t>
            </w:r>
            <w:r>
              <w:rPr>
                <w:rFonts w:ascii="Trebuchet MS" w:hAnsi="Trebuchet MS"/>
              </w:rPr>
              <w:t>.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 w:rsidRPr="00171756">
              <w:rPr>
                <w:rFonts w:ascii="Trebuchet MS" w:hAnsi="Trebuchet MS"/>
              </w:rPr>
              <w:t>-</w:t>
            </w:r>
            <w:r w:rsidRPr="00171756">
              <w:rPr>
                <w:rFonts w:ascii="Trebuchet MS" w:hAnsi="Trebuchet MS"/>
                <w:b/>
                <w:bCs/>
              </w:rPr>
              <w:t>Relações Interpessoais</w:t>
            </w:r>
            <w:r w:rsidRPr="00171756">
              <w:rPr>
                <w:rFonts w:ascii="Trebuchet MS" w:hAnsi="Trebuchet MS"/>
              </w:rPr>
              <w:t xml:space="preserve"> 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 w:rsidRPr="00171756">
              <w:rPr>
                <w:rFonts w:ascii="Trebuchet MS" w:hAnsi="Trebuchet MS"/>
              </w:rPr>
              <w:t>A import</w:t>
            </w:r>
            <w:r>
              <w:rPr>
                <w:rFonts w:ascii="Trebuchet MS" w:hAnsi="Trebuchet MS"/>
              </w:rPr>
              <w:t>ância do(a) DT e dos delegados,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V</w:t>
            </w:r>
            <w:r w:rsidRPr="00171756">
              <w:rPr>
                <w:rFonts w:ascii="Trebuchet MS" w:hAnsi="Trebuchet MS"/>
              </w:rPr>
              <w:t>iver no grupo: grupos de pertença, de referência,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 </w:t>
            </w:r>
            <w:r w:rsidRPr="00171756">
              <w:rPr>
                <w:rFonts w:ascii="Trebuchet MS" w:hAnsi="Trebuchet MS"/>
              </w:rPr>
              <w:t xml:space="preserve">pressão de grupo; 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A</w:t>
            </w:r>
            <w:r w:rsidRPr="00171756">
              <w:rPr>
                <w:rFonts w:ascii="Trebuchet MS" w:hAnsi="Trebuchet MS"/>
              </w:rPr>
              <w:t xml:space="preserve"> violência </w:t>
            </w:r>
            <w:r>
              <w:rPr>
                <w:rFonts w:ascii="Trebuchet MS" w:hAnsi="Trebuchet MS"/>
              </w:rPr>
              <w:t xml:space="preserve">e indisciplina </w:t>
            </w:r>
            <w:r w:rsidRPr="00171756">
              <w:rPr>
                <w:rFonts w:ascii="Trebuchet MS" w:hAnsi="Trebuchet MS"/>
              </w:rPr>
              <w:t>na escola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 w:rsidRPr="00171756">
              <w:rPr>
                <w:rFonts w:ascii="Trebuchet MS" w:hAnsi="Trebuchet MS"/>
                <w:b/>
                <w:bCs/>
              </w:rPr>
              <w:t>Educação para os direitos humanos</w:t>
            </w:r>
            <w:r w:rsidRPr="00171756">
              <w:rPr>
                <w:rFonts w:ascii="Trebuchet MS" w:hAnsi="Trebuchet MS"/>
              </w:rPr>
              <w:t xml:space="preserve"> 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 w:rsidRPr="00171756">
              <w:rPr>
                <w:rFonts w:ascii="Trebuchet MS" w:hAnsi="Trebuchet MS"/>
              </w:rPr>
              <w:t>O que é a democracia</w:t>
            </w:r>
            <w:r>
              <w:rPr>
                <w:rFonts w:ascii="Trebuchet MS" w:hAnsi="Trebuchet MS"/>
              </w:rPr>
              <w:t>?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 w:rsidRPr="00171756">
              <w:rPr>
                <w:rFonts w:ascii="Trebuchet MS" w:hAnsi="Trebuchet MS"/>
              </w:rPr>
              <w:t xml:space="preserve">Figuras importantes </w:t>
            </w:r>
            <w:r>
              <w:rPr>
                <w:rFonts w:ascii="Trebuchet MS" w:hAnsi="Trebuchet MS"/>
              </w:rPr>
              <w:t>na defesa dos Direitos do Homem.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 w:rsidRPr="00171756">
              <w:rPr>
                <w:rFonts w:ascii="Trebuchet MS" w:hAnsi="Trebuchet MS"/>
              </w:rPr>
              <w:t xml:space="preserve">- </w:t>
            </w:r>
            <w:r w:rsidRPr="00171756">
              <w:rPr>
                <w:rFonts w:ascii="Trebuchet MS" w:hAnsi="Trebuchet MS"/>
                <w:b/>
                <w:bCs/>
              </w:rPr>
              <w:t>Educação para a saúde</w:t>
            </w:r>
            <w:r>
              <w:rPr>
                <w:rFonts w:ascii="Trebuchet MS" w:hAnsi="Trebuchet MS"/>
              </w:rPr>
              <w:t xml:space="preserve"> 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Importância d</w:t>
            </w:r>
            <w:r w:rsidRPr="00171756">
              <w:rPr>
                <w:rFonts w:ascii="Trebuchet MS" w:hAnsi="Trebuchet MS"/>
              </w:rPr>
              <w:t>a consulta da cria</w:t>
            </w:r>
            <w:r>
              <w:rPr>
                <w:rFonts w:ascii="Trebuchet MS" w:hAnsi="Trebuchet MS"/>
              </w:rPr>
              <w:t>nça dos 12/13 anos,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Saúde oral,</w:t>
            </w:r>
          </w:p>
          <w:p w:rsidR="00FE4DAE" w:rsidRPr="00171756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P</w:t>
            </w:r>
            <w:r w:rsidRPr="00171756">
              <w:rPr>
                <w:rFonts w:ascii="Trebuchet MS" w:hAnsi="Trebuchet MS"/>
              </w:rPr>
              <w:t>revençã</w:t>
            </w:r>
            <w:r>
              <w:rPr>
                <w:rFonts w:ascii="Trebuchet MS" w:hAnsi="Trebuchet MS"/>
              </w:rPr>
              <w:t>o de uso abusivo de computador e internet,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 w:rsidRPr="005A2057">
              <w:rPr>
                <w:rFonts w:ascii="Trebuchet MS" w:hAnsi="Trebuchet MS"/>
                <w:b/>
              </w:rPr>
              <w:t>Educação sexual:</w:t>
            </w:r>
            <w:r w:rsidRPr="00171756">
              <w:rPr>
                <w:rFonts w:ascii="Trebuchet MS" w:hAnsi="Trebuchet MS"/>
              </w:rPr>
              <w:t xml:space="preserve"> 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O</w:t>
            </w:r>
            <w:r w:rsidRPr="00171756">
              <w:rPr>
                <w:rFonts w:ascii="Trebuchet MS" w:hAnsi="Trebuchet MS"/>
              </w:rPr>
              <w:t xml:space="preserve"> enamoramento, 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A</w:t>
            </w:r>
            <w:r w:rsidRPr="00171756">
              <w:rPr>
                <w:rFonts w:ascii="Trebuchet MS" w:hAnsi="Trebuchet MS"/>
              </w:rPr>
              <w:t xml:space="preserve"> violência no namoro*, 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O</w:t>
            </w:r>
            <w:r w:rsidRPr="00171756">
              <w:rPr>
                <w:rFonts w:ascii="Trebuchet MS" w:hAnsi="Trebuchet MS"/>
              </w:rPr>
              <w:t xml:space="preserve"> planeamento familiar*</w:t>
            </w:r>
            <w:r>
              <w:rPr>
                <w:rFonts w:ascii="Trebuchet MS" w:hAnsi="Trebuchet MS"/>
              </w:rPr>
              <w:t xml:space="preserve">, 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A violência doméstica, 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Medos e fantasias do namoro,</w:t>
            </w:r>
          </w:p>
          <w:p w:rsidR="00FE4DAE" w:rsidRPr="00171756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Inicio da vida sexual, quando? Com quem? 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 w:rsidRPr="00171756">
              <w:rPr>
                <w:rFonts w:ascii="Trebuchet MS" w:hAnsi="Trebuchet MS"/>
              </w:rPr>
              <w:t xml:space="preserve">- </w:t>
            </w:r>
            <w:r w:rsidRPr="00171756">
              <w:rPr>
                <w:rFonts w:ascii="Trebuchet MS" w:hAnsi="Trebuchet MS"/>
                <w:b/>
                <w:bCs/>
              </w:rPr>
              <w:t>Educação Ambiental</w:t>
            </w:r>
            <w:r>
              <w:rPr>
                <w:rFonts w:ascii="Trebuchet MS" w:hAnsi="Trebuchet MS"/>
              </w:rPr>
              <w:t xml:space="preserve"> 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P</w:t>
            </w:r>
            <w:r w:rsidRPr="00171756">
              <w:rPr>
                <w:rFonts w:ascii="Trebuchet MS" w:hAnsi="Trebuchet MS"/>
              </w:rPr>
              <w:t xml:space="preserve">reservação do ambiente, 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O</w:t>
            </w:r>
            <w:r w:rsidRPr="00171756">
              <w:rPr>
                <w:rFonts w:ascii="Trebuchet MS" w:hAnsi="Trebuchet MS"/>
              </w:rPr>
              <w:t>s 4 R</w:t>
            </w:r>
            <w:r>
              <w:rPr>
                <w:rFonts w:ascii="Trebuchet MS" w:hAnsi="Trebuchet MS"/>
              </w:rPr>
              <w:t>,</w:t>
            </w:r>
            <w:r w:rsidRPr="00171756">
              <w:rPr>
                <w:rFonts w:ascii="Trebuchet MS" w:hAnsi="Trebuchet MS"/>
              </w:rPr>
              <w:t xml:space="preserve"> 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A</w:t>
            </w:r>
            <w:r w:rsidRPr="00171756">
              <w:rPr>
                <w:rFonts w:ascii="Trebuchet MS" w:hAnsi="Trebuchet MS"/>
              </w:rPr>
              <w:t>s energias renováveis</w:t>
            </w:r>
            <w:r>
              <w:rPr>
                <w:rFonts w:ascii="Trebuchet MS" w:hAnsi="Trebuchet MS"/>
              </w:rPr>
              <w:t>,</w:t>
            </w:r>
          </w:p>
          <w:p w:rsidR="00FE4DAE" w:rsidRPr="00171756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G</w:t>
            </w:r>
            <w:r w:rsidRPr="00171756">
              <w:rPr>
                <w:rFonts w:ascii="Trebuchet MS" w:hAnsi="Trebuchet MS"/>
              </w:rPr>
              <w:t>estos significativos em defesa do ambiente*</w:t>
            </w:r>
            <w:r>
              <w:rPr>
                <w:rFonts w:ascii="Trebuchet MS" w:hAnsi="Trebuchet MS"/>
              </w:rPr>
              <w:t>.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  <w:b/>
                <w:bCs/>
              </w:rPr>
            </w:pPr>
            <w:r>
              <w:rPr>
                <w:rFonts w:ascii="Trebuchet MS" w:hAnsi="Trebuchet MS"/>
                <w:b/>
                <w:bCs/>
              </w:rPr>
              <w:t xml:space="preserve">- </w:t>
            </w:r>
            <w:r w:rsidRPr="00171756">
              <w:rPr>
                <w:rFonts w:ascii="Trebuchet MS" w:hAnsi="Trebuchet MS"/>
                <w:b/>
                <w:bCs/>
              </w:rPr>
              <w:t xml:space="preserve">Educação para a segurança 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 w:rsidRPr="00DC4535">
              <w:rPr>
                <w:rFonts w:ascii="Trebuchet MS" w:hAnsi="Trebuchet MS"/>
                <w:bCs/>
              </w:rPr>
              <w:lastRenderedPageBreak/>
              <w:t>P</w:t>
            </w:r>
            <w:r w:rsidRPr="00DC4535">
              <w:rPr>
                <w:rFonts w:ascii="Trebuchet MS" w:hAnsi="Trebuchet MS"/>
              </w:rPr>
              <w:t>r</w:t>
            </w:r>
            <w:r w:rsidRPr="00171756">
              <w:rPr>
                <w:rFonts w:ascii="Trebuchet MS" w:hAnsi="Trebuchet MS"/>
              </w:rPr>
              <w:t>evenção de trafico humano</w:t>
            </w:r>
            <w:r>
              <w:rPr>
                <w:rFonts w:ascii="Trebuchet MS" w:hAnsi="Trebuchet MS"/>
              </w:rPr>
              <w:t>,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P</w:t>
            </w:r>
            <w:r w:rsidRPr="00171756">
              <w:rPr>
                <w:rFonts w:ascii="Trebuchet MS" w:hAnsi="Trebuchet MS"/>
              </w:rPr>
              <w:t>revenir a</w:t>
            </w:r>
            <w:r>
              <w:rPr>
                <w:rFonts w:ascii="Trebuchet MS" w:hAnsi="Trebuchet MS"/>
              </w:rPr>
              <w:t>proximações abusivas,</w:t>
            </w:r>
          </w:p>
          <w:p w:rsidR="00FE4DAE" w:rsidRPr="00171756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Perigos domésticos.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  <w:b/>
                <w:bCs/>
              </w:rPr>
            </w:pPr>
            <w:r>
              <w:rPr>
                <w:rFonts w:ascii="Trebuchet MS" w:hAnsi="Trebuchet MS"/>
                <w:b/>
                <w:bCs/>
              </w:rPr>
              <w:t xml:space="preserve">- </w:t>
            </w:r>
            <w:r w:rsidRPr="00171756">
              <w:rPr>
                <w:rFonts w:ascii="Trebuchet MS" w:hAnsi="Trebuchet MS"/>
                <w:b/>
                <w:bCs/>
              </w:rPr>
              <w:t xml:space="preserve">Educação para a sociedade de informação 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 w:rsidRPr="00DC4535">
              <w:rPr>
                <w:rFonts w:ascii="Trebuchet MS" w:hAnsi="Trebuchet MS"/>
                <w:bCs/>
              </w:rPr>
              <w:t>U</w:t>
            </w:r>
            <w:r w:rsidRPr="00DC4535">
              <w:rPr>
                <w:rFonts w:ascii="Trebuchet MS" w:hAnsi="Trebuchet MS"/>
              </w:rPr>
              <w:t>so</w:t>
            </w:r>
            <w:r w:rsidRPr="00171756">
              <w:rPr>
                <w:rFonts w:ascii="Trebuchet MS" w:hAnsi="Trebuchet MS"/>
              </w:rPr>
              <w:t xml:space="preserve"> responsável das TIC</w:t>
            </w:r>
            <w:r>
              <w:rPr>
                <w:rFonts w:ascii="Trebuchet MS" w:hAnsi="Trebuchet MS"/>
              </w:rPr>
              <w:t>,</w:t>
            </w:r>
          </w:p>
          <w:p w:rsidR="00FE4DAE" w:rsidRPr="00171756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U</w:t>
            </w:r>
            <w:r w:rsidRPr="00171756">
              <w:rPr>
                <w:rFonts w:ascii="Trebuchet MS" w:hAnsi="Trebuchet MS"/>
              </w:rPr>
              <w:t>so responsável do telemóvel</w:t>
            </w:r>
            <w:r>
              <w:rPr>
                <w:rFonts w:ascii="Trebuchet MS" w:hAnsi="Trebuchet MS"/>
              </w:rPr>
              <w:t>,</w:t>
            </w:r>
            <w:r w:rsidRPr="00171756">
              <w:rPr>
                <w:rFonts w:ascii="Trebuchet MS" w:hAnsi="Trebuchet MS"/>
              </w:rPr>
              <w:t xml:space="preserve"> </w:t>
            </w:r>
            <w:r>
              <w:rPr>
                <w:rFonts w:ascii="Trebuchet MS" w:hAnsi="Trebuchet MS"/>
              </w:rPr>
              <w:t>(O</w:t>
            </w:r>
            <w:r w:rsidRPr="00171756">
              <w:rPr>
                <w:rFonts w:ascii="Trebuchet MS" w:hAnsi="Trebuchet MS"/>
              </w:rPr>
              <w:t>s perigos da net*)</w:t>
            </w:r>
            <w:r>
              <w:rPr>
                <w:rFonts w:ascii="Trebuchet MS" w:hAnsi="Trebuchet MS"/>
              </w:rPr>
              <w:t>.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 w:rsidRPr="00171756">
              <w:rPr>
                <w:rFonts w:ascii="Trebuchet MS" w:hAnsi="Trebuchet MS"/>
              </w:rPr>
              <w:t xml:space="preserve">- </w:t>
            </w:r>
            <w:r w:rsidRPr="00171756">
              <w:rPr>
                <w:rFonts w:ascii="Trebuchet MS" w:hAnsi="Trebuchet MS"/>
                <w:b/>
                <w:bCs/>
              </w:rPr>
              <w:t>Educação para o consumo</w:t>
            </w:r>
            <w:r w:rsidRPr="00171756">
              <w:rPr>
                <w:rFonts w:ascii="Trebuchet MS" w:hAnsi="Trebuchet MS"/>
              </w:rPr>
              <w:t xml:space="preserve"> 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O endividamento,</w:t>
            </w:r>
            <w:r w:rsidRPr="00171756">
              <w:rPr>
                <w:rFonts w:ascii="Trebuchet MS" w:hAnsi="Trebuchet MS"/>
              </w:rPr>
              <w:t xml:space="preserve"> </w:t>
            </w:r>
          </w:p>
          <w:p w:rsidR="00FE4DAE" w:rsidRPr="00171756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O</w:t>
            </w:r>
            <w:r w:rsidRPr="00171756">
              <w:rPr>
                <w:rFonts w:ascii="Trebuchet MS" w:hAnsi="Trebuchet MS"/>
              </w:rPr>
              <w:t>s diferentes tipos de gastos</w:t>
            </w:r>
            <w:r>
              <w:rPr>
                <w:rFonts w:ascii="Trebuchet MS" w:hAnsi="Trebuchet MS"/>
              </w:rPr>
              <w:t>.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  <w:b/>
                <w:bCs/>
              </w:rPr>
            </w:pPr>
            <w:r>
              <w:rPr>
                <w:rFonts w:ascii="Trebuchet MS" w:hAnsi="Trebuchet MS"/>
              </w:rPr>
              <w:t>-</w:t>
            </w:r>
            <w:r w:rsidRPr="00171756">
              <w:rPr>
                <w:rFonts w:ascii="Trebuchet MS" w:hAnsi="Trebuchet MS"/>
              </w:rPr>
              <w:t xml:space="preserve"> </w:t>
            </w:r>
            <w:r w:rsidRPr="00171756">
              <w:rPr>
                <w:rFonts w:ascii="Trebuchet MS" w:hAnsi="Trebuchet MS"/>
                <w:b/>
                <w:bCs/>
              </w:rPr>
              <w:t xml:space="preserve">Educação para a Preservação do Património Histórico-Cultural 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 w:rsidRPr="00DC4535">
              <w:rPr>
                <w:rFonts w:ascii="Trebuchet MS" w:hAnsi="Trebuchet MS"/>
                <w:bCs/>
              </w:rPr>
              <w:t>A</w:t>
            </w:r>
            <w:r w:rsidRPr="00171756">
              <w:rPr>
                <w:rFonts w:ascii="Trebuchet MS" w:hAnsi="Trebuchet MS"/>
              </w:rPr>
              <w:t xml:space="preserve"> genealogia</w:t>
            </w:r>
            <w:r>
              <w:rPr>
                <w:rFonts w:ascii="Trebuchet MS" w:hAnsi="Trebuchet MS"/>
              </w:rPr>
              <w:t>,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A</w:t>
            </w:r>
            <w:r w:rsidRPr="00171756">
              <w:rPr>
                <w:rFonts w:ascii="Trebuchet MS" w:hAnsi="Trebuchet MS"/>
              </w:rPr>
              <w:t xml:space="preserve"> memória do passado</w:t>
            </w:r>
            <w:r>
              <w:rPr>
                <w:rFonts w:ascii="Trebuchet MS" w:hAnsi="Trebuchet MS"/>
              </w:rPr>
              <w:t>,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Os edifícios históricos,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Os edifícios públicos,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A toponímia,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História do local onde está localizada a Escola e da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Freguesia.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História do Concelho,</w:t>
            </w:r>
          </w:p>
          <w:p w:rsid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 w:rsidRPr="00171756">
              <w:rPr>
                <w:rFonts w:ascii="Trebuchet MS" w:hAnsi="Trebuchet MS"/>
              </w:rPr>
              <w:t xml:space="preserve">Critérios da Unesco para “Património da </w:t>
            </w:r>
            <w:r>
              <w:rPr>
                <w:rFonts w:ascii="Trebuchet MS" w:hAnsi="Trebuchet MS"/>
              </w:rPr>
              <w:t>H</w:t>
            </w:r>
            <w:r w:rsidRPr="00171756">
              <w:rPr>
                <w:rFonts w:ascii="Trebuchet MS" w:hAnsi="Trebuchet MS"/>
              </w:rPr>
              <w:t>umanidade”</w:t>
            </w:r>
            <w:r>
              <w:rPr>
                <w:rFonts w:ascii="Trebuchet MS" w:hAnsi="Trebuchet MS"/>
              </w:rPr>
              <w:t>.</w:t>
            </w:r>
          </w:p>
          <w:p w:rsidR="00FE4DAE" w:rsidRPr="00FE4DAE" w:rsidRDefault="00FE4DAE" w:rsidP="00FE4DAE">
            <w:pPr>
              <w:ind w:firstLine="0"/>
              <w:jc w:val="left"/>
              <w:rPr>
                <w:rFonts w:ascii="Trebuchet MS" w:hAnsi="Trebuchet MS"/>
              </w:rPr>
            </w:pPr>
            <w:r w:rsidRPr="00171756">
              <w:rPr>
                <w:rFonts w:ascii="Trebuchet MS" w:hAnsi="Trebuchet MS"/>
              </w:rPr>
              <w:t xml:space="preserve">- </w:t>
            </w:r>
            <w:r w:rsidRPr="00171756">
              <w:rPr>
                <w:rFonts w:ascii="Trebuchet MS" w:hAnsi="Trebuchet MS"/>
                <w:b/>
                <w:bCs/>
              </w:rPr>
              <w:t xml:space="preserve">Questões éticas da </w:t>
            </w:r>
            <w:r>
              <w:rPr>
                <w:rFonts w:ascii="Trebuchet MS" w:hAnsi="Trebuchet MS"/>
                <w:b/>
                <w:bCs/>
              </w:rPr>
              <w:t>atualidade</w:t>
            </w:r>
          </w:p>
          <w:p w:rsidR="00FE4DAE" w:rsidRPr="00EC5E69" w:rsidRDefault="00FE4DAE" w:rsidP="00FE4DAE">
            <w:pPr>
              <w:ind w:firstLine="0"/>
              <w:jc w:val="left"/>
              <w:rPr>
                <w:rFonts w:ascii="Trebuchet MS" w:hAnsi="Trebuchet MS"/>
                <w:bCs/>
              </w:rPr>
            </w:pPr>
            <w:r w:rsidRPr="00EC5E69">
              <w:rPr>
                <w:rFonts w:ascii="Trebuchet MS" w:hAnsi="Trebuchet MS"/>
                <w:bCs/>
              </w:rPr>
              <w:t>Aborto,</w:t>
            </w:r>
          </w:p>
          <w:p w:rsidR="00FE4DAE" w:rsidRPr="00EC5E69" w:rsidRDefault="00FE4DAE" w:rsidP="00FE4DAE">
            <w:pPr>
              <w:ind w:firstLine="0"/>
              <w:jc w:val="left"/>
              <w:rPr>
                <w:rFonts w:ascii="Trebuchet MS" w:hAnsi="Trebuchet MS"/>
                <w:bCs/>
              </w:rPr>
            </w:pPr>
            <w:r w:rsidRPr="00EC5E69">
              <w:rPr>
                <w:rFonts w:ascii="Trebuchet MS" w:hAnsi="Trebuchet MS"/>
                <w:bCs/>
              </w:rPr>
              <w:t xml:space="preserve">Eutanásia, </w:t>
            </w:r>
          </w:p>
          <w:p w:rsidR="00FE4DAE" w:rsidRPr="00FE4DAE" w:rsidRDefault="00FE4DAE" w:rsidP="00FE4DAE">
            <w:pPr>
              <w:ind w:firstLine="0"/>
              <w:jc w:val="left"/>
              <w:rPr>
                <w:rFonts w:ascii="Trebuchet MS" w:hAnsi="Trebuchet MS"/>
                <w:bCs/>
              </w:rPr>
            </w:pPr>
            <w:r w:rsidRPr="00EC5E69">
              <w:rPr>
                <w:rFonts w:ascii="Trebuchet MS" w:hAnsi="Trebuchet MS"/>
                <w:bCs/>
              </w:rPr>
              <w:t>Manipulação Genética</w:t>
            </w:r>
            <w:r>
              <w:rPr>
                <w:rFonts w:ascii="Trebuchet MS" w:hAnsi="Trebuchet MS"/>
                <w:bCs/>
              </w:rPr>
              <w:t xml:space="preserve">,   </w:t>
            </w:r>
          </w:p>
        </w:tc>
      </w:tr>
    </w:tbl>
    <w:p w:rsidR="00FE4DAE" w:rsidRDefault="00FE4DAE" w:rsidP="00FE4DAE"/>
    <w:p w:rsidR="00107DEF" w:rsidRDefault="00107DEF" w:rsidP="00107DEF">
      <w:r>
        <w:t>A</w:t>
      </w:r>
      <w:r w:rsidRPr="00F80D16">
        <w:t xml:space="preserve"> </w:t>
      </w:r>
      <w:r w:rsidRPr="00F80D16">
        <w:rPr>
          <w:b/>
        </w:rPr>
        <w:t>Educação para os Direitos Humanos</w:t>
      </w:r>
      <w:r>
        <w:rPr>
          <w:b/>
        </w:rPr>
        <w:t xml:space="preserve"> </w:t>
      </w:r>
      <w:r w:rsidRPr="00F80D16">
        <w:t>surge</w:t>
      </w:r>
      <w:r>
        <w:t xml:space="preserve"> numa época em que o</w:t>
      </w:r>
      <w:r w:rsidRPr="00F80D16">
        <w:t xml:space="preserve"> progresso científico-tecnológico e o progresso social seguem sentidos inversos. O primeiro é notório,</w:t>
      </w:r>
      <w:r>
        <w:t xml:space="preserve"> </w:t>
      </w:r>
      <w:r w:rsidRPr="00F80D16">
        <w:t>em resultado de novas descobertas e de grandiosas invenções, apesar de estas nem sempre</w:t>
      </w:r>
      <w:r>
        <w:t xml:space="preserve"> </w:t>
      </w:r>
      <w:r w:rsidRPr="00F80D16">
        <w:t>contribuírem para a sustentabilidade das sociedades. O segundo não acontece, em resultado da perda</w:t>
      </w:r>
      <w:r>
        <w:t xml:space="preserve"> </w:t>
      </w:r>
      <w:r w:rsidRPr="00F80D16">
        <w:t>do sentimento de interdependência entre pessoas e dos crescentes atentados aos Direitos Humanos.</w:t>
      </w:r>
    </w:p>
    <w:p w:rsidR="00107DEF" w:rsidRDefault="00107DEF" w:rsidP="00107DEF">
      <w:r w:rsidRPr="00F80D16">
        <w:t>Considerando que a Educação Básica deve ser o contexto para se iniciar uma aprendizagem ao longo</w:t>
      </w:r>
      <w:r>
        <w:t xml:space="preserve"> </w:t>
      </w:r>
      <w:r w:rsidRPr="00F80D16">
        <w:t>da vida relativa aos Direitos Humanos, é fundamental que se motive os alunos, nas suas experiências</w:t>
      </w:r>
      <w:r>
        <w:t xml:space="preserve"> </w:t>
      </w:r>
      <w:r w:rsidRPr="00F80D16">
        <w:t>do quotidiano, a reconhecer</w:t>
      </w:r>
      <w:r>
        <w:t xml:space="preserve">, a respeitar e a </w:t>
      </w:r>
      <w:r>
        <w:lastRenderedPageBreak/>
        <w:t>desenvolver aç</w:t>
      </w:r>
      <w:r w:rsidRPr="00F80D16">
        <w:t>ões de defesa e de promoção dos Direitos</w:t>
      </w:r>
      <w:r>
        <w:t xml:space="preserve"> </w:t>
      </w:r>
      <w:r w:rsidRPr="00F80D16">
        <w:t xml:space="preserve">Humanos mais </w:t>
      </w:r>
      <w:r>
        <w:t>básicos, em especial através da solidariedade</w:t>
      </w:r>
      <w:r w:rsidRPr="00F80D16">
        <w:t xml:space="preserve"> face aos mais oprimidos,</w:t>
      </w:r>
      <w:r>
        <w:t xml:space="preserve"> </w:t>
      </w:r>
      <w:r w:rsidRPr="00F80D16">
        <w:t>desfavorecidos e sofredores.</w:t>
      </w:r>
    </w:p>
    <w:p w:rsidR="00107DEF" w:rsidRDefault="00107DEF" w:rsidP="00107DEF">
      <w:r>
        <w:t>Com esta preocupação, sele</w:t>
      </w:r>
      <w:r w:rsidRPr="00F80D16">
        <w:t>cionaram-se como temas os Direitos Humanos, a Discriminação Étnica,</w:t>
      </w:r>
      <w:r>
        <w:t xml:space="preserve"> </w:t>
      </w:r>
      <w:r w:rsidRPr="00F80D16">
        <w:t>Racial e Cultural, a Interculturalidade e a Igualdade no Trabalho e na Vida, por corresponderem a áreas</w:t>
      </w:r>
      <w:r>
        <w:t xml:space="preserve"> </w:t>
      </w:r>
      <w:r w:rsidRPr="00F80D16">
        <w:t>de oportunidade em termos de melhoria da sustentabilidade social n</w:t>
      </w:r>
      <w:r>
        <w:t xml:space="preserve">a Escola e na sociedade portuguesa </w:t>
      </w:r>
      <w:r w:rsidRPr="00F80D16">
        <w:t>em geral.</w:t>
      </w:r>
    </w:p>
    <w:p w:rsidR="00107DEF" w:rsidRPr="00F80D16" w:rsidRDefault="00107DEF" w:rsidP="00107DEF">
      <w:r w:rsidRPr="00F80D16">
        <w:t>Para além da abordagem reflexiva e voltada para a mobilização de atitudes positivas e de</w:t>
      </w:r>
      <w:r>
        <w:t xml:space="preserve"> </w:t>
      </w:r>
      <w:r w:rsidRPr="00F80D16">
        <w:t>comportamentos construtivos, considera-se relevante dar uma especial atenção ao ambiente de</w:t>
      </w:r>
      <w:r>
        <w:t xml:space="preserve"> </w:t>
      </w:r>
      <w:r w:rsidRPr="00F80D16">
        <w:t>aprendizagem e às relações que se estabelecem no contexto da sala de aula e da Escola em geral.</w:t>
      </w:r>
    </w:p>
    <w:p w:rsidR="00107DEF" w:rsidRPr="00F80D16" w:rsidRDefault="00107DEF" w:rsidP="00107DEF">
      <w:r>
        <w:rPr>
          <w:b/>
        </w:rPr>
        <w:t xml:space="preserve">A </w:t>
      </w:r>
      <w:r w:rsidRPr="00F80D16">
        <w:rPr>
          <w:b/>
        </w:rPr>
        <w:t>Educação para a Saúde</w:t>
      </w:r>
      <w:r>
        <w:rPr>
          <w:b/>
        </w:rPr>
        <w:t xml:space="preserve"> e</w:t>
      </w:r>
      <w:r w:rsidRPr="00F80D16">
        <w:t>m contexto escolar,</w:t>
      </w:r>
      <w:r>
        <w:t xml:space="preserve"> </w:t>
      </w:r>
      <w:r w:rsidRPr="00F80D16">
        <w:t>deve consistir em d</w:t>
      </w:r>
      <w:r>
        <w:t xml:space="preserve">otar as crianças e os jovens de </w:t>
      </w:r>
      <w:r w:rsidRPr="00F80D16">
        <w:t>conhecimentos, atitudes e valores que os ajudem a fazer opções e a tomar decisões adequadas, pois</w:t>
      </w:r>
      <w:r>
        <w:t xml:space="preserve"> </w:t>
      </w:r>
      <w:r w:rsidRPr="00F80D16">
        <w:t>na maior parte dos casos a ausência de informação incapacita e/ou dificulta a tomada de decisão.</w:t>
      </w:r>
    </w:p>
    <w:p w:rsidR="00107DEF" w:rsidRDefault="00107DEF" w:rsidP="00107DEF">
      <w:r w:rsidRPr="00F80D16">
        <w:t>Neste contexto é importante ter uma visão integradora da saúde das crianças e dos jovens, voltada</w:t>
      </w:r>
      <w:r>
        <w:t xml:space="preserve"> </w:t>
      </w:r>
      <w:r w:rsidRPr="00F80D16">
        <w:t>para um</w:t>
      </w:r>
      <w:r>
        <w:t>a intervenção preventiva, prote</w:t>
      </w:r>
      <w:r w:rsidRPr="00F80D16">
        <w:t>tora e promocional. É fundamental ter em conta a pertinência</w:t>
      </w:r>
      <w:r>
        <w:t xml:space="preserve"> </w:t>
      </w:r>
      <w:r w:rsidRPr="00F80D16">
        <w:t>da cooperação entre a Escola, a Família e a Comunidade, assim como uma atitude de respeito pelas</w:t>
      </w:r>
      <w:r>
        <w:t xml:space="preserve"> </w:t>
      </w:r>
      <w:r w:rsidRPr="00F80D16">
        <w:t>diferentes sensibilidades, não esquecendo que a Família é o espaço emocional onde as crianças têm</w:t>
      </w:r>
      <w:r>
        <w:t xml:space="preserve"> </w:t>
      </w:r>
      <w:r w:rsidRPr="00F80D16">
        <w:t>origem.</w:t>
      </w:r>
    </w:p>
    <w:p w:rsidR="00107DEF" w:rsidRPr="00345ADF" w:rsidRDefault="00107DEF" w:rsidP="00107DEF">
      <w:r w:rsidRPr="00345ADF">
        <w:t>O percurso a desenvolver incide na abordagem da Alim</w:t>
      </w:r>
      <w:r>
        <w:t>entação e Promoção de Estilos de Vida Saudáveis, das Substâncias Psicoa</w:t>
      </w:r>
      <w:r w:rsidRPr="00345ADF">
        <w:t>tivas e da</w:t>
      </w:r>
      <w:r>
        <w:t xml:space="preserve"> Educação S</w:t>
      </w:r>
      <w:r w:rsidRPr="00345ADF">
        <w:t>exual por se considerar que este</w:t>
      </w:r>
      <w:r>
        <w:t>s</w:t>
      </w:r>
      <w:r w:rsidRPr="00345ADF">
        <w:t xml:space="preserve"> tema</w:t>
      </w:r>
      <w:r>
        <w:t>s tê</w:t>
      </w:r>
      <w:r w:rsidRPr="00345ADF">
        <w:t>m grande</w:t>
      </w:r>
      <w:r>
        <w:t xml:space="preserve"> relevância no contexto local.</w:t>
      </w:r>
    </w:p>
    <w:p w:rsidR="00107DEF" w:rsidRDefault="00107DEF" w:rsidP="00107DEF">
      <w:r w:rsidRPr="00345ADF">
        <w:t>Simultaneamente a uma interpretação crítica das situações indesejadas, será necessário identificar e</w:t>
      </w:r>
      <w:r>
        <w:t xml:space="preserve"> </w:t>
      </w:r>
      <w:r w:rsidRPr="00345ADF">
        <w:t>negociar com os alunos percursos alternativos e estratégias para lidar com os acontecimentos da vida,</w:t>
      </w:r>
      <w:r>
        <w:t xml:space="preserve"> </w:t>
      </w:r>
      <w:r w:rsidRPr="00345ADF">
        <w:t>sem recurso a condutas lesivas para a sua saúde. Neste sentido, para além de uma articulação com o</w:t>
      </w:r>
      <w:r>
        <w:t xml:space="preserve"> Projeto Educativo de Agrupamento, projeto PES - Intervir para a Saúde e outros projetos</w:t>
      </w:r>
      <w:r w:rsidRPr="00345ADF">
        <w:t xml:space="preserve"> </w:t>
      </w:r>
      <w:r>
        <w:t xml:space="preserve">de desenvolvimento, uma </w:t>
      </w:r>
      <w:r w:rsidRPr="00345ADF">
        <w:t>recorrência a conteúdos da dimensão A Pessoa como Agente Ético-Moral e ao estabelecimento de</w:t>
      </w:r>
      <w:r>
        <w:t xml:space="preserve"> </w:t>
      </w:r>
      <w:r w:rsidRPr="00345ADF">
        <w:t>parceri</w:t>
      </w:r>
      <w:r>
        <w:t>as</w:t>
      </w:r>
      <w:r w:rsidRPr="00345ADF">
        <w:t>.</w:t>
      </w:r>
    </w:p>
    <w:p w:rsidR="00107DEF" w:rsidRPr="00345ADF" w:rsidRDefault="00107DEF" w:rsidP="00107DEF">
      <w:r>
        <w:t xml:space="preserve"> A </w:t>
      </w:r>
      <w:r w:rsidRPr="00345ADF">
        <w:rPr>
          <w:b/>
        </w:rPr>
        <w:t>Educação Ambiental</w:t>
      </w:r>
      <w:r>
        <w:rPr>
          <w:b/>
        </w:rPr>
        <w:t xml:space="preserve"> </w:t>
      </w:r>
      <w:r>
        <w:t>tem por base a</w:t>
      </w:r>
      <w:r w:rsidRPr="00345ADF">
        <w:t xml:space="preserve"> tomada de consciência da realidade onde vive</w:t>
      </w:r>
      <w:r>
        <w:t xml:space="preserve"> e</w:t>
      </w:r>
      <w:r w:rsidRPr="00345ADF">
        <w:t xml:space="preserve"> permite ao al</w:t>
      </w:r>
      <w:r>
        <w:t>uno uma força motriz para a ado</w:t>
      </w:r>
      <w:r w:rsidRPr="00345ADF">
        <w:t>ção de</w:t>
      </w:r>
      <w:r>
        <w:t xml:space="preserve"> </w:t>
      </w:r>
      <w:r w:rsidRPr="00345ADF">
        <w:t>formas de cidad</w:t>
      </w:r>
      <w:r>
        <w:t>ania críticas, responsáveis e a</w:t>
      </w:r>
      <w:r w:rsidRPr="00345ADF">
        <w:t>tivas, onde se pode incluir a gestão sustentável dos</w:t>
      </w:r>
      <w:r>
        <w:t xml:space="preserve"> </w:t>
      </w:r>
      <w:r w:rsidRPr="00345ADF">
        <w:t>recursos naturais.</w:t>
      </w:r>
    </w:p>
    <w:p w:rsidR="00107DEF" w:rsidRDefault="00107DEF" w:rsidP="00107DEF">
      <w:r w:rsidRPr="00345ADF">
        <w:t>Partindo do pressuposto de que a destruição da Natureza remete para a questão da desorganização</w:t>
      </w:r>
      <w:r>
        <w:t xml:space="preserve"> </w:t>
      </w:r>
      <w:r w:rsidRPr="00345ADF">
        <w:t>das sociedades, é crucial promover decisões articuladas e voltadas para a resolução de problemas</w:t>
      </w:r>
      <w:r>
        <w:t xml:space="preserve"> </w:t>
      </w:r>
      <w:r w:rsidRPr="00345ADF">
        <w:t>ambientais e para a conservação da Natureza, compartilhando no presente os benefícios dessas</w:t>
      </w:r>
      <w:r>
        <w:t xml:space="preserve"> </w:t>
      </w:r>
      <w:r w:rsidRPr="00345ADF">
        <w:t>decisões e garantindo o direito das gerações futuras a um património natural íntegro e proporcionador</w:t>
      </w:r>
      <w:r>
        <w:t xml:space="preserve"> </w:t>
      </w:r>
      <w:r w:rsidRPr="00345ADF">
        <w:t>de qualidade de vida.</w:t>
      </w:r>
    </w:p>
    <w:p w:rsidR="00107DEF" w:rsidRPr="00437196" w:rsidRDefault="00107DEF" w:rsidP="00107DEF">
      <w:r w:rsidRPr="00437196">
        <w:lastRenderedPageBreak/>
        <w:t>Considerando que já existem áreas e disciplinas que fazem uma abordagem sistemática desta</w:t>
      </w:r>
      <w:r>
        <w:t xml:space="preserve"> dimensão, sele</w:t>
      </w:r>
      <w:r w:rsidRPr="00437196">
        <w:t>cionou-se somente um conjunto de temas considerados complementares ou que</w:t>
      </w:r>
      <w:r>
        <w:t xml:space="preserve"> </w:t>
      </w:r>
      <w:r w:rsidRPr="00437196">
        <w:t>remetem para a necessidade, pelas problemáticas a que estão ligados, de uma maior mudança de</w:t>
      </w:r>
      <w:r>
        <w:t xml:space="preserve"> comportamentos em dire</w:t>
      </w:r>
      <w:r w:rsidRPr="00437196">
        <w:t>ção à sustentabilidade: Biodiversidade, Água e Recursos Hídricos, Energia,</w:t>
      </w:r>
      <w:r>
        <w:t xml:space="preserve"> </w:t>
      </w:r>
      <w:r w:rsidRPr="00437196">
        <w:t>Resíduos, Espaços Verdes, Geosítios e Ruído.</w:t>
      </w:r>
    </w:p>
    <w:p w:rsidR="00107DEF" w:rsidRDefault="00107DEF" w:rsidP="00107DEF">
      <w:r w:rsidRPr="00437196">
        <w:t>A sua abordagem deve integrar uma articulação com outras dimensões, como por exemplo a Educação</w:t>
      </w:r>
      <w:r>
        <w:t xml:space="preserve"> </w:t>
      </w:r>
      <w:r w:rsidRPr="00437196">
        <w:t>para a Saúde, a Educação para a Segurança e a Educação para o Consumo, devendo integrar, sempre</w:t>
      </w:r>
      <w:r>
        <w:t xml:space="preserve"> que possível, a</w:t>
      </w:r>
      <w:r w:rsidRPr="00437196">
        <w:t>tividades complementares que impliquem a descoberta da Natureza e a prática de</w:t>
      </w:r>
      <w:r>
        <w:t xml:space="preserve"> a</w:t>
      </w:r>
      <w:r w:rsidRPr="00437196">
        <w:t>tividade física, nomeadamente visitas de estudo.</w:t>
      </w:r>
    </w:p>
    <w:p w:rsidR="00107DEF" w:rsidRDefault="00107DEF" w:rsidP="00107DEF">
      <w:r>
        <w:rPr>
          <w:b/>
          <w:bCs/>
        </w:rPr>
        <w:t xml:space="preserve">A </w:t>
      </w:r>
      <w:r w:rsidRPr="00437196">
        <w:rPr>
          <w:b/>
          <w:bCs/>
        </w:rPr>
        <w:t>Educação para a Segurança</w:t>
      </w:r>
      <w:r>
        <w:rPr>
          <w:b/>
          <w:bCs/>
        </w:rPr>
        <w:t xml:space="preserve"> </w:t>
      </w:r>
      <w:r>
        <w:rPr>
          <w:bCs/>
        </w:rPr>
        <w:t xml:space="preserve">tem </w:t>
      </w:r>
      <w:r>
        <w:t>em conta a a</w:t>
      </w:r>
      <w:r w:rsidRPr="00437196">
        <w:t>tual complexidade social das escolas e dos contextos de vida das crianças e dos</w:t>
      </w:r>
      <w:r>
        <w:t xml:space="preserve"> </w:t>
      </w:r>
      <w:r w:rsidRPr="00437196">
        <w:t>jovens, torna-se premente aprofundar, numa fase precoce, os valores de cidadania numa perspetiva</w:t>
      </w:r>
      <w:r>
        <w:t xml:space="preserve"> </w:t>
      </w:r>
      <w:r w:rsidRPr="00437196">
        <w:t>de segurança, prevenindo os comportamentos de risco.</w:t>
      </w:r>
    </w:p>
    <w:p w:rsidR="00107DEF" w:rsidRPr="00437196" w:rsidRDefault="00107DEF" w:rsidP="00107DEF">
      <w:r w:rsidRPr="00437196">
        <w:t>A cultura de segurança envolve reflexão e aprendizagem, com vista ao desenvolvimento de sentimentos</w:t>
      </w:r>
      <w:r>
        <w:t xml:space="preserve"> </w:t>
      </w:r>
      <w:r w:rsidRPr="00437196">
        <w:t>positivos que levem a encarar a segurança como uma responsabilidade partilhada, relativamente à qual</w:t>
      </w:r>
      <w:r>
        <w:t xml:space="preserve"> </w:t>
      </w:r>
      <w:r w:rsidRPr="00437196">
        <w:t>cada um deve assumir um papel parti</w:t>
      </w:r>
      <w:r>
        <w:t>cipativo, solidário e de intera</w:t>
      </w:r>
      <w:r w:rsidRPr="00437196">
        <w:t>ção e de parceria com a comunidade</w:t>
      </w:r>
      <w:r>
        <w:t xml:space="preserve"> </w:t>
      </w:r>
      <w:r w:rsidRPr="00437196">
        <w:t>escolar, familiar e local.</w:t>
      </w:r>
    </w:p>
    <w:p w:rsidR="00107DEF" w:rsidRPr="00437196" w:rsidRDefault="00107DEF" w:rsidP="00107DEF">
      <w:r w:rsidRPr="00437196">
        <w:t>Na tentativa de contribuir para esta articulação de esforços, também como resposta a exigências</w:t>
      </w:r>
      <w:r>
        <w:t xml:space="preserve"> </w:t>
      </w:r>
      <w:r w:rsidRPr="00437196">
        <w:t xml:space="preserve">prementes resultantes de algumas das especificidades </w:t>
      </w:r>
      <w:r>
        <w:t>do território onde o Agrupamento se insere</w:t>
      </w:r>
      <w:r w:rsidRPr="00437196">
        <w:t>, selecionaram-se os temas</w:t>
      </w:r>
      <w:r>
        <w:t xml:space="preserve"> da Educação Rodoviária, que se assume como um processo de formação ao longo da vida envolvendo toda a sociedade com a finalidade de promover comportamentos cívicos e mudar hábitos sociais, de forma a reduzir a sinistralidade rodoviária e assim contribuir para a melhoria da qualidade de vida das populações.</w:t>
      </w:r>
    </w:p>
    <w:p w:rsidR="00107DEF" w:rsidRPr="00FE4DAE" w:rsidRDefault="00107DEF" w:rsidP="00107DEF">
      <w:r w:rsidRPr="00437196">
        <w:t>Podendo ser um contributo para a implementação do Plano de Emergência e Evacuação de cada</w:t>
      </w:r>
      <w:r>
        <w:t xml:space="preserve"> </w:t>
      </w:r>
      <w:r w:rsidRPr="00437196">
        <w:t xml:space="preserve">escola, considera-se relevante que o tema </w:t>
      </w:r>
      <w:r w:rsidRPr="00437196">
        <w:rPr>
          <w:i/>
          <w:iCs/>
        </w:rPr>
        <w:t xml:space="preserve">Segurança Rodoviária </w:t>
      </w:r>
      <w:r w:rsidRPr="00437196">
        <w:t>seja enquadrado, sempre que</w:t>
      </w:r>
      <w:r>
        <w:t xml:space="preserve"> </w:t>
      </w:r>
      <w:r w:rsidRPr="00437196">
        <w:t>possível, na preparação das visitas de estudo</w:t>
      </w:r>
    </w:p>
    <w:p w:rsidR="00107DEF" w:rsidRDefault="00107DEF"/>
    <w:p w:rsidR="00D66E26" w:rsidRDefault="00D66E26"/>
    <w:p w:rsidR="00D66E26" w:rsidRDefault="00D66E26"/>
    <w:p w:rsidR="00D66E26" w:rsidRDefault="00D66E26"/>
    <w:p w:rsidR="00D66E26" w:rsidRDefault="00D66E26"/>
    <w:p w:rsidR="00D66E26" w:rsidRDefault="00D66E26"/>
    <w:p w:rsidR="00D66E26" w:rsidRDefault="00D66E26"/>
    <w:p w:rsidR="00D66E26" w:rsidRDefault="00D66E26" w:rsidP="00D66E26">
      <w:pPr>
        <w:pStyle w:val="Subttulo"/>
      </w:pPr>
      <w:bookmarkStart w:id="14" w:name="_Toc421512434"/>
      <w:r>
        <w:lastRenderedPageBreak/>
        <w:t>Anexo 4</w:t>
      </w:r>
      <w:bookmarkEnd w:id="14"/>
    </w:p>
    <w:p w:rsidR="00D66E26" w:rsidRDefault="00D66E26" w:rsidP="00D66E26"/>
    <w:tbl>
      <w:tblPr>
        <w:tblW w:w="8494" w:type="dxa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3"/>
        <w:gridCol w:w="3171"/>
      </w:tblGrid>
      <w:tr w:rsidR="00D66E26" w:rsidRPr="007A3276" w:rsidTr="002A2894">
        <w:tc>
          <w:tcPr>
            <w:tcW w:w="5323" w:type="dxa"/>
          </w:tcPr>
          <w:p w:rsidR="00D66E26" w:rsidRPr="009E14AD" w:rsidRDefault="00D66E26" w:rsidP="002A2894">
            <w:pPr>
              <w:spacing w:line="240" w:lineRule="auto"/>
              <w:ind w:firstLine="0"/>
              <w:rPr>
                <w:rFonts w:cs="Arial"/>
                <w:sz w:val="28"/>
                <w:szCs w:val="28"/>
                <w:lang w:val="en-US"/>
              </w:rPr>
            </w:pPr>
            <w:r w:rsidRPr="009E14AD">
              <w:rPr>
                <w:rFonts w:cs="Arial"/>
                <w:sz w:val="28"/>
                <w:szCs w:val="28"/>
                <w:lang w:val="en-US"/>
              </w:rPr>
              <w:t>TRUST- Perigo on-line</w:t>
            </w:r>
          </w:p>
          <w:p w:rsidR="00D66E26" w:rsidRPr="009E14AD" w:rsidRDefault="00D66E26" w:rsidP="002A2894">
            <w:pPr>
              <w:spacing w:line="240" w:lineRule="auto"/>
              <w:ind w:firstLine="0"/>
              <w:rPr>
                <w:rFonts w:cs="Arial"/>
                <w:sz w:val="28"/>
                <w:szCs w:val="28"/>
                <w:lang w:val="en-US"/>
              </w:rPr>
            </w:pPr>
            <w:r w:rsidRPr="009E14AD">
              <w:rPr>
                <w:rFonts w:cs="Arial"/>
                <w:sz w:val="28"/>
                <w:szCs w:val="28"/>
                <w:lang w:val="en-US"/>
              </w:rPr>
              <w:t>De David Shwimmer          2010</w:t>
            </w:r>
          </w:p>
        </w:tc>
        <w:tc>
          <w:tcPr>
            <w:tcW w:w="3171" w:type="dxa"/>
          </w:tcPr>
          <w:p w:rsidR="00D66E26" w:rsidRPr="007A3276" w:rsidRDefault="00D66E26" w:rsidP="002A2894">
            <w:pPr>
              <w:spacing w:line="240" w:lineRule="auto"/>
              <w:ind w:firstLine="0"/>
              <w:rPr>
                <w:rFonts w:cs="Arial"/>
                <w:sz w:val="28"/>
                <w:szCs w:val="28"/>
              </w:rPr>
            </w:pPr>
            <w:r>
              <w:fldChar w:fldCharType="begin"/>
            </w:r>
            <w:r>
              <w:instrText xml:space="preserve"> INCLUDEPICTURE "http://www.tvprime.pt/wp-content/uploads/2011/11/TRUST-3D-DVD_site.jpg"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"http://www.tvprime.pt/wp-content/uploads/2011/11/TRUST-3D-DVD_site.jpg"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"http://www.tvprime.pt/wp-content/uploads/2011/11/TRUST-3D-DVD_site.jpg"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"http://www.tvprime.pt/wp-content/uploads/2011/11/TRUST-3D-DVD_site.jpg"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"http://www.tvprime.pt/wp-content/uploads/2011/11/TRUST-3D-DVD_site.jpg"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"http://www.tvprime.pt/wp-content/uploads/2011/11/TRUST-3D-DVD_site.jpg"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"http://www.tvprime.pt/wp-content/uploads/2011/11/TRUST-3D-DVD_site.jpg"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"http://www.tvprime.pt/wp-content/uploads/2011/11/TRUST-3D-DVD_site.jpg" \* MERGEFORMATINET </w:instrText>
            </w:r>
            <w:r>
              <w:fldChar w:fldCharType="separate"/>
            </w:r>
            <w:r w:rsidR="00E9484B">
              <w:fldChar w:fldCharType="begin"/>
            </w:r>
            <w:r w:rsidR="00E9484B">
              <w:instrText xml:space="preserve"> </w:instrText>
            </w:r>
            <w:r w:rsidR="00E9484B">
              <w:instrText>INCL</w:instrText>
            </w:r>
            <w:r w:rsidR="00E9484B">
              <w:instrText>UDEPICTURE  "http://www.tvprime.pt/wp-content/uploads/2011/11/TRUST-3D-DVD_site.jpg" \* MERGEFORMATINET</w:instrText>
            </w:r>
            <w:r w:rsidR="00E9484B">
              <w:instrText xml:space="preserve"> </w:instrText>
            </w:r>
            <w:r w:rsidR="00E9484B">
              <w:fldChar w:fldCharType="separate"/>
            </w:r>
            <w:r w:rsidR="009E14AD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3.25pt;height:145.5pt">
                  <v:imagedata r:id="rId13" r:href="rId14"/>
                </v:shape>
              </w:pict>
            </w:r>
            <w:r w:rsidR="00E9484B"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</w:tr>
    </w:tbl>
    <w:p w:rsidR="00D66E26" w:rsidRDefault="00D66E26" w:rsidP="00D66E26">
      <w:pPr>
        <w:rPr>
          <w:rFonts w:cs="Arial"/>
          <w:sz w:val="28"/>
          <w:szCs w:val="28"/>
        </w:rPr>
      </w:pPr>
    </w:p>
    <w:p w:rsidR="00D66E26" w:rsidRDefault="00D66E26" w:rsidP="00D66E26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Completa a sinopse do filme com as palavras indicadas:</w:t>
      </w:r>
    </w:p>
    <w:p w:rsidR="00D66E26" w:rsidRDefault="00D66E26" w:rsidP="00D66E26">
      <w:pPr>
        <w:ind w:left="360"/>
        <w:rPr>
          <w:rFonts w:cs="Arial"/>
          <w:sz w:val="28"/>
          <w:szCs w:val="28"/>
        </w:rPr>
      </w:pPr>
    </w:p>
    <w:tbl>
      <w:tblPr>
        <w:tblW w:w="10000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698"/>
        <w:gridCol w:w="1642"/>
        <w:gridCol w:w="1234"/>
        <w:gridCol w:w="778"/>
        <w:gridCol w:w="1274"/>
        <w:gridCol w:w="1190"/>
        <w:gridCol w:w="674"/>
        <w:gridCol w:w="578"/>
        <w:gridCol w:w="1162"/>
      </w:tblGrid>
      <w:tr w:rsidR="00D66E26" w:rsidRPr="007A3276" w:rsidTr="002A2894">
        <w:tc>
          <w:tcPr>
            <w:tcW w:w="800" w:type="dxa"/>
          </w:tcPr>
          <w:p w:rsidR="00D66E26" w:rsidRPr="007A3276" w:rsidRDefault="00D66E26" w:rsidP="002A2894">
            <w:pPr>
              <w:spacing w:line="240" w:lineRule="auto"/>
              <w:ind w:firstLine="0"/>
              <w:jc w:val="left"/>
              <w:rPr>
                <w:rFonts w:cs="Arial"/>
                <w:b/>
                <w:sz w:val="24"/>
                <w:szCs w:val="24"/>
              </w:rPr>
            </w:pPr>
            <w:r w:rsidRPr="007A3276">
              <w:rPr>
                <w:rFonts w:cs="Arial"/>
                <w:b/>
                <w:sz w:val="24"/>
                <w:szCs w:val="24"/>
              </w:rPr>
              <w:t>Atos</w:t>
            </w:r>
          </w:p>
        </w:tc>
        <w:tc>
          <w:tcPr>
            <w:tcW w:w="700" w:type="dxa"/>
          </w:tcPr>
          <w:p w:rsidR="00D66E26" w:rsidRPr="007A3276" w:rsidRDefault="00D66E26" w:rsidP="002A2894">
            <w:pPr>
              <w:spacing w:line="240" w:lineRule="auto"/>
              <w:ind w:firstLine="0"/>
              <w:jc w:val="left"/>
              <w:rPr>
                <w:rFonts w:cs="Arial"/>
                <w:b/>
                <w:sz w:val="24"/>
                <w:szCs w:val="24"/>
              </w:rPr>
            </w:pPr>
            <w:r w:rsidRPr="007A3276">
              <w:rPr>
                <w:rFonts w:cs="Arial"/>
                <w:b/>
                <w:sz w:val="24"/>
                <w:szCs w:val="24"/>
              </w:rPr>
              <w:t>alvo</w:t>
            </w:r>
          </w:p>
        </w:tc>
        <w:tc>
          <w:tcPr>
            <w:tcW w:w="1700" w:type="dxa"/>
          </w:tcPr>
          <w:p w:rsidR="00D66E26" w:rsidRPr="007A3276" w:rsidRDefault="00D66E26" w:rsidP="002A2894">
            <w:pPr>
              <w:spacing w:line="240" w:lineRule="auto"/>
              <w:ind w:firstLine="0"/>
              <w:jc w:val="left"/>
              <w:rPr>
                <w:rFonts w:cs="Arial"/>
                <w:b/>
                <w:sz w:val="24"/>
                <w:szCs w:val="24"/>
              </w:rPr>
            </w:pPr>
            <w:r w:rsidRPr="007A3276">
              <w:rPr>
                <w:rFonts w:cs="Arial"/>
                <w:b/>
                <w:sz w:val="24"/>
                <w:szCs w:val="24"/>
              </w:rPr>
              <w:t>adolescente</w:t>
            </w:r>
          </w:p>
        </w:tc>
        <w:tc>
          <w:tcPr>
            <w:tcW w:w="1300" w:type="dxa"/>
          </w:tcPr>
          <w:p w:rsidR="00D66E26" w:rsidRPr="007A3276" w:rsidRDefault="00D66E26" w:rsidP="002A2894">
            <w:pPr>
              <w:spacing w:line="240" w:lineRule="auto"/>
              <w:ind w:firstLine="0"/>
              <w:jc w:val="left"/>
              <w:rPr>
                <w:rFonts w:cs="Arial"/>
                <w:b/>
                <w:sz w:val="24"/>
                <w:szCs w:val="24"/>
              </w:rPr>
            </w:pPr>
            <w:r w:rsidRPr="007A3276">
              <w:rPr>
                <w:rFonts w:cs="Arial"/>
                <w:b/>
                <w:sz w:val="24"/>
                <w:szCs w:val="24"/>
              </w:rPr>
              <w:t>situação</w:t>
            </w:r>
          </w:p>
        </w:tc>
        <w:tc>
          <w:tcPr>
            <w:tcW w:w="800" w:type="dxa"/>
          </w:tcPr>
          <w:p w:rsidR="00D66E26" w:rsidRPr="007A3276" w:rsidRDefault="00D66E26" w:rsidP="002A2894">
            <w:pPr>
              <w:spacing w:line="240" w:lineRule="auto"/>
              <w:ind w:firstLine="0"/>
              <w:jc w:val="left"/>
              <w:rPr>
                <w:rFonts w:cs="Arial"/>
                <w:b/>
                <w:sz w:val="24"/>
                <w:szCs w:val="24"/>
              </w:rPr>
            </w:pPr>
            <w:r w:rsidRPr="007A3276">
              <w:rPr>
                <w:rFonts w:cs="Arial"/>
                <w:b/>
                <w:sz w:val="24"/>
                <w:szCs w:val="24"/>
              </w:rPr>
              <w:t>ideal</w:t>
            </w:r>
          </w:p>
        </w:tc>
        <w:tc>
          <w:tcPr>
            <w:tcW w:w="1300" w:type="dxa"/>
          </w:tcPr>
          <w:p w:rsidR="00D66E26" w:rsidRPr="007A3276" w:rsidRDefault="00D66E26" w:rsidP="002A2894">
            <w:pPr>
              <w:spacing w:line="240" w:lineRule="auto"/>
              <w:ind w:firstLine="0"/>
              <w:jc w:val="left"/>
              <w:rPr>
                <w:rFonts w:cs="Arial"/>
                <w:b/>
                <w:sz w:val="24"/>
                <w:szCs w:val="24"/>
              </w:rPr>
            </w:pPr>
            <w:r w:rsidRPr="007A3276">
              <w:rPr>
                <w:rFonts w:cs="Arial"/>
                <w:b/>
                <w:sz w:val="24"/>
                <w:szCs w:val="24"/>
              </w:rPr>
              <w:t>predador</w:t>
            </w:r>
          </w:p>
        </w:tc>
        <w:tc>
          <w:tcPr>
            <w:tcW w:w="900" w:type="dxa"/>
          </w:tcPr>
          <w:p w:rsidR="00D66E26" w:rsidRPr="007A3276" w:rsidRDefault="00D66E26" w:rsidP="002A2894">
            <w:pPr>
              <w:spacing w:line="240" w:lineRule="auto"/>
              <w:ind w:firstLine="0"/>
              <w:jc w:val="left"/>
              <w:rPr>
                <w:rFonts w:cs="Arial"/>
                <w:b/>
                <w:sz w:val="24"/>
                <w:szCs w:val="24"/>
              </w:rPr>
            </w:pPr>
            <w:r w:rsidRPr="007A3276">
              <w:rPr>
                <w:rFonts w:cs="Arial"/>
                <w:b/>
                <w:sz w:val="24"/>
                <w:szCs w:val="24"/>
              </w:rPr>
              <w:t>proteger</w:t>
            </w:r>
          </w:p>
        </w:tc>
        <w:tc>
          <w:tcPr>
            <w:tcW w:w="700" w:type="dxa"/>
          </w:tcPr>
          <w:p w:rsidR="00D66E26" w:rsidRPr="007A3276" w:rsidRDefault="00D66E26" w:rsidP="002A2894">
            <w:pPr>
              <w:spacing w:line="240" w:lineRule="auto"/>
              <w:ind w:firstLine="0"/>
              <w:jc w:val="left"/>
              <w:rPr>
                <w:rFonts w:cs="Arial"/>
                <w:b/>
                <w:sz w:val="24"/>
                <w:szCs w:val="24"/>
              </w:rPr>
            </w:pPr>
            <w:r w:rsidRPr="007A3276">
              <w:rPr>
                <w:rFonts w:cs="Arial"/>
                <w:b/>
                <w:sz w:val="24"/>
                <w:szCs w:val="24"/>
              </w:rPr>
              <w:t>três</w:t>
            </w:r>
          </w:p>
        </w:tc>
        <w:tc>
          <w:tcPr>
            <w:tcW w:w="600" w:type="dxa"/>
          </w:tcPr>
          <w:p w:rsidR="00D66E26" w:rsidRPr="007A3276" w:rsidRDefault="00D66E26" w:rsidP="002A2894">
            <w:pPr>
              <w:spacing w:line="240" w:lineRule="auto"/>
              <w:ind w:firstLine="0"/>
              <w:jc w:val="left"/>
              <w:rPr>
                <w:rFonts w:cs="Arial"/>
                <w:b/>
                <w:sz w:val="24"/>
                <w:szCs w:val="24"/>
              </w:rPr>
            </w:pPr>
            <w:r w:rsidRPr="007A3276">
              <w:rPr>
                <w:rFonts w:cs="Arial"/>
                <w:b/>
                <w:sz w:val="24"/>
                <w:szCs w:val="24"/>
              </w:rPr>
              <w:t>pai</w:t>
            </w:r>
          </w:p>
        </w:tc>
        <w:tc>
          <w:tcPr>
            <w:tcW w:w="1200" w:type="dxa"/>
          </w:tcPr>
          <w:p w:rsidR="00D66E26" w:rsidRPr="007A3276" w:rsidRDefault="00D66E26" w:rsidP="002A2894">
            <w:pPr>
              <w:spacing w:line="240" w:lineRule="auto"/>
              <w:ind w:firstLine="0"/>
              <w:jc w:val="left"/>
              <w:rPr>
                <w:rFonts w:cs="Arial"/>
                <w:b/>
                <w:sz w:val="24"/>
                <w:szCs w:val="24"/>
              </w:rPr>
            </w:pPr>
            <w:r w:rsidRPr="007A3276">
              <w:rPr>
                <w:rFonts w:cs="Arial"/>
                <w:b/>
                <w:sz w:val="24"/>
                <w:szCs w:val="24"/>
              </w:rPr>
              <w:t>desabar</w:t>
            </w:r>
          </w:p>
        </w:tc>
      </w:tr>
    </w:tbl>
    <w:p w:rsidR="00D66E26" w:rsidRDefault="00D66E26" w:rsidP="00D66E26">
      <w:pPr>
        <w:rPr>
          <w:rFonts w:cs="Arial"/>
          <w:sz w:val="28"/>
          <w:szCs w:val="28"/>
        </w:rPr>
      </w:pPr>
    </w:p>
    <w:p w:rsidR="00D66E26" w:rsidRDefault="00D66E26" w:rsidP="00D66E26">
      <w:pPr>
        <w:spacing w:line="276" w:lineRule="auto"/>
        <w:ind w:firstLine="0"/>
        <w:jc w:val="left"/>
        <w:rPr>
          <w:rFonts w:cs="Arial"/>
          <w:color w:val="000000"/>
          <w:sz w:val="28"/>
          <w:szCs w:val="28"/>
          <w:shd w:val="clear" w:color="auto" w:fill="FFFFFF"/>
        </w:rPr>
      </w:pPr>
      <w:r w:rsidRPr="006B584B">
        <w:rPr>
          <w:rFonts w:cs="Arial"/>
          <w:sz w:val="28"/>
          <w:szCs w:val="28"/>
        </w:rPr>
        <w:t xml:space="preserve"> </w:t>
      </w:r>
      <w:r>
        <w:rPr>
          <w:rFonts w:cs="Arial"/>
          <w:color w:val="000000"/>
          <w:sz w:val="28"/>
          <w:szCs w:val="28"/>
          <w:shd w:val="clear" w:color="auto" w:fill="FFFFFF"/>
        </w:rPr>
        <w:t>A família ______, marido, mulher e _____ filhos, veem o seu mundo __________ quando a filha ___________ se torna o ______ dum ______________</w:t>
      </w:r>
      <w:r w:rsidRPr="006B584B">
        <w:rPr>
          <w:rFonts w:cs="Arial"/>
          <w:color w:val="000000"/>
          <w:sz w:val="28"/>
          <w:szCs w:val="28"/>
          <w:shd w:val="clear" w:color="auto" w:fill="FFFFFF"/>
        </w:rPr>
        <w:t xml:space="preserve">sexual. </w:t>
      </w:r>
      <w:r>
        <w:rPr>
          <w:rFonts w:cs="Arial"/>
          <w:color w:val="000000"/>
          <w:sz w:val="28"/>
          <w:szCs w:val="28"/>
          <w:shd w:val="clear" w:color="auto" w:fill="FFFFFF"/>
        </w:rPr>
        <w:t>As consequências dos ______</w:t>
      </w:r>
      <w:r w:rsidRPr="006B584B">
        <w:rPr>
          <w:rFonts w:cs="Arial"/>
          <w:color w:val="000000"/>
          <w:sz w:val="28"/>
          <w:szCs w:val="28"/>
          <w:shd w:val="clear" w:color="auto" w:fill="FFFFFF"/>
        </w:rPr>
        <w:t xml:space="preserve"> de cada um, serão imprevisíveis.</w:t>
      </w:r>
    </w:p>
    <w:p w:rsidR="00D66E26" w:rsidRDefault="00D66E26" w:rsidP="00D66E26">
      <w:pPr>
        <w:spacing w:line="276" w:lineRule="auto"/>
        <w:ind w:firstLine="0"/>
        <w:jc w:val="left"/>
        <w:rPr>
          <w:rFonts w:cs="Arial"/>
          <w:color w:val="000000"/>
          <w:sz w:val="28"/>
          <w:szCs w:val="28"/>
          <w:shd w:val="clear" w:color="auto" w:fill="FFFFFF"/>
        </w:rPr>
      </w:pPr>
      <w:r>
        <w:rPr>
          <w:rFonts w:cs="Arial"/>
          <w:color w:val="000000"/>
          <w:sz w:val="28"/>
          <w:szCs w:val="28"/>
          <w:shd w:val="clear" w:color="auto" w:fill="FFFFFF"/>
        </w:rPr>
        <w:t>Lidar com a ___________  torna-se uma tortura sobretudo para o ________ que percebe a sua incapacidade para __________ a família.</w:t>
      </w:r>
    </w:p>
    <w:p w:rsidR="00D66E26" w:rsidRDefault="00D66E26" w:rsidP="00D66E26">
      <w:pPr>
        <w:rPr>
          <w:rFonts w:cs="Arial"/>
          <w:color w:val="000000"/>
          <w:sz w:val="28"/>
          <w:szCs w:val="28"/>
          <w:shd w:val="clear" w:color="auto" w:fill="FFFFFF"/>
        </w:rPr>
      </w:pPr>
    </w:p>
    <w:p w:rsidR="00D66E26" w:rsidRDefault="00D66E26" w:rsidP="00D66E26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cs="Arial"/>
          <w:color w:val="000000"/>
          <w:sz w:val="28"/>
          <w:szCs w:val="28"/>
          <w:shd w:val="clear" w:color="auto" w:fill="FFFFFF"/>
        </w:rPr>
      </w:pPr>
      <w:r>
        <w:rPr>
          <w:rFonts w:cs="Arial"/>
          <w:color w:val="000000"/>
          <w:sz w:val="28"/>
          <w:szCs w:val="28"/>
          <w:shd w:val="clear" w:color="auto" w:fill="FFFFFF"/>
        </w:rPr>
        <w:t>Como caracterizarias a família da jovem?</w:t>
      </w:r>
    </w:p>
    <w:p w:rsidR="00D66E26" w:rsidRDefault="00D66E26" w:rsidP="00D66E26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cs="Arial"/>
          <w:color w:val="000000"/>
          <w:sz w:val="28"/>
          <w:szCs w:val="28"/>
          <w:shd w:val="clear" w:color="auto" w:fill="FFFFFF"/>
        </w:rPr>
      </w:pPr>
      <w:r>
        <w:rPr>
          <w:rFonts w:cs="Arial"/>
          <w:color w:val="000000"/>
          <w:sz w:val="28"/>
          <w:szCs w:val="28"/>
          <w:shd w:val="clear" w:color="auto" w:fill="FFFFFF"/>
        </w:rPr>
        <w:t xml:space="preserve">O que lhe aconteceu? </w:t>
      </w:r>
    </w:p>
    <w:p w:rsidR="00D66E26" w:rsidRDefault="00D66E26" w:rsidP="00D66E26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cs="Arial"/>
          <w:color w:val="000000"/>
          <w:sz w:val="28"/>
          <w:szCs w:val="28"/>
          <w:shd w:val="clear" w:color="auto" w:fill="FFFFFF"/>
        </w:rPr>
      </w:pPr>
      <w:r>
        <w:rPr>
          <w:rFonts w:cs="Arial"/>
          <w:color w:val="000000"/>
          <w:sz w:val="28"/>
          <w:szCs w:val="28"/>
          <w:shd w:val="clear" w:color="auto" w:fill="FFFFFF"/>
        </w:rPr>
        <w:t>Dirias que foi um caso isolado? Uma situação que raramente acontece? Justifica.</w:t>
      </w:r>
    </w:p>
    <w:p w:rsidR="00D66E26" w:rsidRDefault="00D66E26" w:rsidP="00D66E26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cs="Arial"/>
          <w:color w:val="000000"/>
          <w:sz w:val="28"/>
          <w:szCs w:val="28"/>
          <w:shd w:val="clear" w:color="auto" w:fill="FFFFFF"/>
        </w:rPr>
      </w:pPr>
      <w:r>
        <w:rPr>
          <w:rFonts w:cs="Arial"/>
          <w:color w:val="000000"/>
          <w:sz w:val="28"/>
          <w:szCs w:val="28"/>
          <w:shd w:val="clear" w:color="auto" w:fill="FFFFFF"/>
        </w:rPr>
        <w:t>Achas que esta situação não poderia acontecer a um rapaz? Por que razão?</w:t>
      </w:r>
    </w:p>
    <w:p w:rsidR="00D66E26" w:rsidRDefault="00D66E26" w:rsidP="00D66E26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cs="Arial"/>
          <w:color w:val="000000"/>
          <w:sz w:val="28"/>
          <w:szCs w:val="28"/>
          <w:shd w:val="clear" w:color="auto" w:fill="FFFFFF"/>
        </w:rPr>
      </w:pPr>
      <w:r>
        <w:rPr>
          <w:rFonts w:cs="Arial"/>
          <w:color w:val="000000"/>
          <w:sz w:val="28"/>
          <w:szCs w:val="28"/>
          <w:shd w:val="clear" w:color="auto" w:fill="FFFFFF"/>
        </w:rPr>
        <w:t>Quem faz a denúncia? Por que não a própria vítima?</w:t>
      </w:r>
    </w:p>
    <w:p w:rsidR="00D66E26" w:rsidRDefault="00D66E26" w:rsidP="00D66E26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cs="Arial"/>
          <w:color w:val="000000"/>
          <w:sz w:val="28"/>
          <w:szCs w:val="28"/>
          <w:shd w:val="clear" w:color="auto" w:fill="FFFFFF"/>
        </w:rPr>
      </w:pPr>
      <w:r>
        <w:rPr>
          <w:rFonts w:cs="Arial"/>
          <w:color w:val="000000"/>
          <w:sz w:val="28"/>
          <w:szCs w:val="28"/>
          <w:shd w:val="clear" w:color="auto" w:fill="FFFFFF"/>
        </w:rPr>
        <w:t>“As boas amigas não se chibam”. Comenta.</w:t>
      </w:r>
    </w:p>
    <w:p w:rsidR="00D66E26" w:rsidRDefault="00D66E26" w:rsidP="00D66E26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cs="Arial"/>
          <w:color w:val="000000"/>
          <w:sz w:val="28"/>
          <w:szCs w:val="28"/>
          <w:shd w:val="clear" w:color="auto" w:fill="FFFFFF"/>
        </w:rPr>
      </w:pPr>
      <w:r>
        <w:rPr>
          <w:rFonts w:cs="Arial"/>
          <w:color w:val="000000"/>
          <w:sz w:val="28"/>
          <w:szCs w:val="28"/>
          <w:shd w:val="clear" w:color="auto" w:fill="FFFFFF"/>
        </w:rPr>
        <w:t>Quem diz “Shame on you, Annie” e em que contexto? Quem achas que deveria sentir “vergonha”?</w:t>
      </w:r>
    </w:p>
    <w:p w:rsidR="00D66E26" w:rsidRDefault="00D66E26" w:rsidP="00D66E26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cs="Arial"/>
          <w:color w:val="000000"/>
          <w:sz w:val="28"/>
          <w:szCs w:val="28"/>
          <w:shd w:val="clear" w:color="auto" w:fill="FFFFFF"/>
        </w:rPr>
      </w:pPr>
      <w:r>
        <w:rPr>
          <w:rFonts w:cs="Arial"/>
          <w:color w:val="000000"/>
          <w:sz w:val="28"/>
          <w:szCs w:val="28"/>
          <w:shd w:val="clear" w:color="auto" w:fill="FFFFFF"/>
        </w:rPr>
        <w:t xml:space="preserve"> Tenta associar as características à Annie e ao Charlie.</w:t>
      </w:r>
    </w:p>
    <w:p w:rsidR="00D66E26" w:rsidRDefault="00D66E26" w:rsidP="00D66E26">
      <w:pPr>
        <w:ind w:left="360"/>
        <w:rPr>
          <w:rFonts w:cs="Arial"/>
          <w:color w:val="000000"/>
          <w:sz w:val="28"/>
          <w:szCs w:val="28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1"/>
        <w:gridCol w:w="2097"/>
        <w:gridCol w:w="2070"/>
        <w:gridCol w:w="2186"/>
      </w:tblGrid>
      <w:tr w:rsidR="00D66E26" w:rsidRPr="007A3276" w:rsidTr="002A2894">
        <w:tc>
          <w:tcPr>
            <w:tcW w:w="2303" w:type="dxa"/>
          </w:tcPr>
          <w:p w:rsidR="00D66E26" w:rsidRPr="007A3276" w:rsidRDefault="00D66E26" w:rsidP="002A2894">
            <w:pPr>
              <w:spacing w:line="240" w:lineRule="auto"/>
              <w:ind w:firstLine="0"/>
              <w:jc w:val="left"/>
              <w:rPr>
                <w:rFonts w:cs="Arial"/>
                <w:color w:val="000000"/>
                <w:sz w:val="28"/>
                <w:szCs w:val="28"/>
                <w:shd w:val="clear" w:color="auto" w:fill="FFFFFF"/>
              </w:rPr>
            </w:pPr>
            <w:r w:rsidRPr="007A3276">
              <w:rPr>
                <w:rFonts w:cs="Arial"/>
                <w:color w:val="000000"/>
                <w:sz w:val="28"/>
                <w:szCs w:val="28"/>
                <w:shd w:val="clear" w:color="auto" w:fill="FFFFFF"/>
              </w:rPr>
              <w:t>Grande ingenuidade</w:t>
            </w:r>
          </w:p>
        </w:tc>
        <w:tc>
          <w:tcPr>
            <w:tcW w:w="2303" w:type="dxa"/>
          </w:tcPr>
          <w:p w:rsidR="00D66E26" w:rsidRPr="007A3276" w:rsidRDefault="00D66E26" w:rsidP="002A2894">
            <w:pPr>
              <w:spacing w:line="240" w:lineRule="auto"/>
              <w:ind w:firstLine="0"/>
              <w:jc w:val="left"/>
              <w:rPr>
                <w:rFonts w:cs="Arial"/>
                <w:color w:val="000000"/>
                <w:sz w:val="28"/>
                <w:szCs w:val="28"/>
                <w:shd w:val="clear" w:color="auto" w:fill="FFFFFF"/>
              </w:rPr>
            </w:pPr>
            <w:r w:rsidRPr="007A3276">
              <w:rPr>
                <w:rFonts w:cs="Arial"/>
                <w:color w:val="000000"/>
                <w:sz w:val="28"/>
                <w:szCs w:val="28"/>
                <w:shd w:val="clear" w:color="auto" w:fill="FFFFFF"/>
              </w:rPr>
              <w:t>Pertence a uma família normal</w:t>
            </w:r>
          </w:p>
        </w:tc>
        <w:tc>
          <w:tcPr>
            <w:tcW w:w="2303" w:type="dxa"/>
          </w:tcPr>
          <w:p w:rsidR="00D66E26" w:rsidRPr="007A3276" w:rsidRDefault="00D66E26" w:rsidP="002A2894">
            <w:pPr>
              <w:spacing w:line="240" w:lineRule="auto"/>
              <w:ind w:firstLine="0"/>
              <w:jc w:val="left"/>
              <w:rPr>
                <w:rFonts w:cs="Arial"/>
                <w:color w:val="000000"/>
                <w:sz w:val="28"/>
                <w:szCs w:val="28"/>
                <w:shd w:val="clear" w:color="auto" w:fill="FFFFFF"/>
              </w:rPr>
            </w:pPr>
            <w:r w:rsidRPr="007A3276">
              <w:rPr>
                <w:rFonts w:cs="Arial"/>
                <w:color w:val="000000"/>
                <w:sz w:val="28"/>
                <w:szCs w:val="28"/>
                <w:shd w:val="clear" w:color="auto" w:fill="FFFFFF"/>
              </w:rPr>
              <w:t>inteligente</w:t>
            </w:r>
          </w:p>
        </w:tc>
        <w:tc>
          <w:tcPr>
            <w:tcW w:w="2303" w:type="dxa"/>
          </w:tcPr>
          <w:p w:rsidR="00D66E26" w:rsidRPr="007A3276" w:rsidRDefault="00D66E26" w:rsidP="002A2894">
            <w:pPr>
              <w:spacing w:line="240" w:lineRule="auto"/>
              <w:ind w:firstLine="0"/>
              <w:jc w:val="left"/>
              <w:rPr>
                <w:rFonts w:cs="Arial"/>
                <w:color w:val="000000"/>
                <w:sz w:val="28"/>
                <w:szCs w:val="28"/>
                <w:shd w:val="clear" w:color="auto" w:fill="FFFFFF"/>
              </w:rPr>
            </w:pPr>
            <w:r w:rsidRPr="007A3276">
              <w:rPr>
                <w:rFonts w:cs="Arial"/>
                <w:color w:val="000000"/>
                <w:sz w:val="28"/>
                <w:szCs w:val="28"/>
                <w:shd w:val="clear" w:color="auto" w:fill="FFFFFF"/>
              </w:rPr>
              <w:t>Romântico(a)</w:t>
            </w:r>
          </w:p>
        </w:tc>
      </w:tr>
      <w:tr w:rsidR="00D66E26" w:rsidRPr="007A3276" w:rsidTr="002A2894">
        <w:tc>
          <w:tcPr>
            <w:tcW w:w="2303" w:type="dxa"/>
          </w:tcPr>
          <w:p w:rsidR="00D66E26" w:rsidRPr="007A3276" w:rsidRDefault="00D66E26" w:rsidP="002A2894">
            <w:pPr>
              <w:spacing w:line="240" w:lineRule="auto"/>
              <w:ind w:firstLine="0"/>
              <w:jc w:val="left"/>
              <w:rPr>
                <w:rFonts w:cs="Arial"/>
                <w:color w:val="000000"/>
                <w:sz w:val="28"/>
                <w:szCs w:val="28"/>
                <w:shd w:val="clear" w:color="auto" w:fill="FFFFFF"/>
              </w:rPr>
            </w:pPr>
            <w:bookmarkStart w:id="15" w:name="_GoBack"/>
            <w:r w:rsidRPr="007A3276">
              <w:rPr>
                <w:rFonts w:cs="Arial"/>
                <w:color w:val="000000"/>
                <w:sz w:val="28"/>
                <w:szCs w:val="28"/>
                <w:shd w:val="clear" w:color="auto" w:fill="FFFFFF"/>
              </w:rPr>
              <w:lastRenderedPageBreak/>
              <w:t>Perverso(a)</w:t>
            </w:r>
          </w:p>
        </w:tc>
        <w:tc>
          <w:tcPr>
            <w:tcW w:w="2303" w:type="dxa"/>
          </w:tcPr>
          <w:p w:rsidR="00D66E26" w:rsidRPr="007A3276" w:rsidRDefault="00D66E26" w:rsidP="002A2894">
            <w:pPr>
              <w:spacing w:line="240" w:lineRule="auto"/>
              <w:ind w:firstLine="0"/>
              <w:jc w:val="left"/>
              <w:rPr>
                <w:rFonts w:cs="Arial"/>
                <w:color w:val="000000"/>
                <w:sz w:val="28"/>
                <w:szCs w:val="28"/>
                <w:shd w:val="clear" w:color="auto" w:fill="FFFFFF"/>
              </w:rPr>
            </w:pPr>
            <w:r w:rsidRPr="007A3276">
              <w:rPr>
                <w:rFonts w:cs="Arial"/>
                <w:color w:val="000000"/>
                <w:sz w:val="28"/>
                <w:szCs w:val="28"/>
                <w:shd w:val="clear" w:color="auto" w:fill="FFFFFF"/>
              </w:rPr>
              <w:t>Baixa autoestima</w:t>
            </w:r>
          </w:p>
        </w:tc>
        <w:tc>
          <w:tcPr>
            <w:tcW w:w="2303" w:type="dxa"/>
          </w:tcPr>
          <w:p w:rsidR="00D66E26" w:rsidRPr="007A3276" w:rsidRDefault="00D66E26" w:rsidP="002A2894">
            <w:pPr>
              <w:spacing w:line="240" w:lineRule="auto"/>
              <w:ind w:firstLine="0"/>
              <w:jc w:val="left"/>
              <w:rPr>
                <w:rFonts w:cs="Arial"/>
                <w:color w:val="000000"/>
                <w:sz w:val="28"/>
                <w:szCs w:val="28"/>
                <w:shd w:val="clear" w:color="auto" w:fill="FFFFFF"/>
              </w:rPr>
            </w:pPr>
            <w:r w:rsidRPr="007A3276">
              <w:rPr>
                <w:rFonts w:cs="Arial"/>
                <w:color w:val="000000"/>
                <w:sz w:val="28"/>
                <w:szCs w:val="28"/>
                <w:shd w:val="clear" w:color="auto" w:fill="FFFFFF"/>
              </w:rPr>
              <w:t>Tem muitos segredos</w:t>
            </w:r>
          </w:p>
        </w:tc>
        <w:tc>
          <w:tcPr>
            <w:tcW w:w="2303" w:type="dxa"/>
          </w:tcPr>
          <w:p w:rsidR="00D66E26" w:rsidRPr="007A3276" w:rsidRDefault="00D66E26" w:rsidP="002A2894">
            <w:pPr>
              <w:spacing w:line="240" w:lineRule="auto"/>
              <w:ind w:firstLine="0"/>
              <w:jc w:val="left"/>
              <w:rPr>
                <w:rFonts w:cs="Arial"/>
                <w:color w:val="000000"/>
                <w:sz w:val="28"/>
                <w:szCs w:val="28"/>
                <w:shd w:val="clear" w:color="auto" w:fill="FFFFFF"/>
              </w:rPr>
            </w:pPr>
            <w:r w:rsidRPr="007A3276">
              <w:rPr>
                <w:rFonts w:cs="Arial"/>
                <w:color w:val="000000"/>
                <w:sz w:val="28"/>
                <w:szCs w:val="28"/>
                <w:shd w:val="clear" w:color="auto" w:fill="FFFFFF"/>
              </w:rPr>
              <w:t>Hábil na manipulação</w:t>
            </w:r>
          </w:p>
        </w:tc>
      </w:tr>
    </w:tbl>
    <w:p w:rsidR="00D66E26" w:rsidRDefault="00D66E26" w:rsidP="00D66E26">
      <w:pPr>
        <w:ind w:left="360"/>
        <w:rPr>
          <w:rFonts w:cs="Arial"/>
          <w:color w:val="000000"/>
          <w:sz w:val="28"/>
          <w:szCs w:val="28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1"/>
        <w:gridCol w:w="4343"/>
      </w:tblGrid>
      <w:tr w:rsidR="00D66E26" w:rsidRPr="007A3276" w:rsidTr="002A2894">
        <w:tc>
          <w:tcPr>
            <w:tcW w:w="4606" w:type="dxa"/>
          </w:tcPr>
          <w:bookmarkEnd w:id="15"/>
          <w:p w:rsidR="00D66E26" w:rsidRPr="007A3276" w:rsidRDefault="00D66E26" w:rsidP="002A2894">
            <w:pPr>
              <w:jc w:val="center"/>
              <w:rPr>
                <w:rFonts w:cs="Arial"/>
                <w:color w:val="000000"/>
                <w:sz w:val="28"/>
                <w:szCs w:val="28"/>
                <w:shd w:val="clear" w:color="auto" w:fill="FFFFFF"/>
              </w:rPr>
            </w:pPr>
            <w:r>
              <w:fldChar w:fldCharType="begin"/>
            </w:r>
            <w:r>
              <w:instrText xml:space="preserve"> INCLUDEPICTURE "https://encrypted-tbn3.gstatic.com/images?q=tbn:ANd9GcT4iRZgEWk4zLpZEB-IEEt4h5ua3Auc6hRNZSV7M8JKrxfVSZma2Q"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"https://encrypted-tbn3.gstatic.com/images?q=tbn:ANd9GcT4iRZgEWk4zLpZEB-IEEt4h5ua3Auc6hRNZSV7M8JKrxfVSZma2Q"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"https://encrypted-tbn3.gstatic.com/images?q=tbn:ANd9GcT4iRZgEWk4zLpZEB-IEEt4h5ua3Auc6hRNZSV7M8JKrxfVSZma2Q"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"https://encrypted-tbn3.gstatic.com/images?q=tbn:ANd9GcT4iRZgEWk4zLpZEB-IEEt4h5ua3Auc6hRNZSV7M8JKrxfVSZma2Q"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"https://encrypted-tbn3.gstatic.com/images?q=tbn:ANd9GcT4iRZgEWk4zLpZEB-IEEt4h5ua3Auc6hRNZSV7M8JKrxfVSZma2Q"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"https://encrypted-tbn3.gstatic.com/images?q=tbn:ANd9GcT4iRZgEWk4zLpZEB-IEEt4h5ua3Auc6hRNZSV7M8JKrxfVSZma2Q"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"https://encrypted-tbn3.gstatic.com/images?q=tbn:ANd9GcT4iRZgEWk4zLpZEB-IEEt4h5ua3Auc6hRNZSV7M8JKrxfVSZma2Q"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"https://encrypted-tbn3.gstatic.com/images?q=tbn:ANd9GcT4iRZgEWk4zLpZEB-IEEt4h5ua3Auc6hRNZSV7M8JKrxfVSZma2Q" \* MERGEFORMATINET </w:instrText>
            </w:r>
            <w:r>
              <w:fldChar w:fldCharType="separate"/>
            </w:r>
            <w:r w:rsidR="00E9484B">
              <w:fldChar w:fldCharType="begin"/>
            </w:r>
            <w:r w:rsidR="00E9484B">
              <w:instrText xml:space="preserve"> </w:instrText>
            </w:r>
            <w:r w:rsidR="00E9484B">
              <w:instrText>INCLUDEPICTURE  "https://encrypted-tbn3.gstatic.com/images?q=tbn:ANd9GcT4iRZgEWk4zLpZEB-IEEt4h5ua3Auc6hRNZSV7M8JKrxfVSZma2Q" \* MERGEFORMATINET</w:instrText>
            </w:r>
            <w:r w:rsidR="00E9484B">
              <w:instrText xml:space="preserve"> </w:instrText>
            </w:r>
            <w:r w:rsidR="00E9484B">
              <w:fldChar w:fldCharType="separate"/>
            </w:r>
            <w:r w:rsidR="009E14AD">
              <w:pict>
                <v:shape id="_x0000_i1026" type="#_x0000_t75" style="width:62.25pt;height:87pt">
                  <v:imagedata r:id="rId15" r:href="rId16"/>
                </v:shape>
              </w:pict>
            </w:r>
            <w:r w:rsidR="00E9484B"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4606" w:type="dxa"/>
          </w:tcPr>
          <w:p w:rsidR="00D66E26" w:rsidRPr="007A3276" w:rsidRDefault="00D66E26" w:rsidP="002A2894">
            <w:pPr>
              <w:jc w:val="center"/>
              <w:rPr>
                <w:rFonts w:cs="Arial"/>
                <w:color w:val="000000"/>
                <w:sz w:val="28"/>
                <w:szCs w:val="28"/>
                <w:shd w:val="clear" w:color="auto" w:fill="FFFFFF"/>
              </w:rPr>
            </w:pPr>
            <w:r>
              <w:fldChar w:fldCharType="begin"/>
            </w:r>
            <w:r>
              <w:instrText xml:space="preserve"> INCLUDEPICTURE "http://2001video.empresarial.ws/blog/wp-content/uploads/2011/11/37.jpg"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"http://2001video.empresarial.ws/blog/wp-content/uploads/2011/11/37.jpg"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"http://2001video.empresarial.ws/blog/wp-content/uploads/2011/11/37.jpg"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"http://2001video.empresarial.ws/blog/wp-content/uploads/2011/11/37.jpg"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"http://2001video.empresarial.ws/blog/wp-content/uploads/2011/11/37.jpg"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"http://2001video.empresarial.ws/blog/wp-content/uploads/2011/11/37.jpg"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"http://2001video.empresarial.ws/blog/wp-content/uploads/2011/11/37.jpg"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"http://2001video.empresarial.ws/blog/wp-content/uploads/2011/11/37.jpg" \* MERGEFORMATINET </w:instrText>
            </w:r>
            <w:r>
              <w:fldChar w:fldCharType="separate"/>
            </w:r>
            <w:r w:rsidR="00E9484B">
              <w:fldChar w:fldCharType="begin"/>
            </w:r>
            <w:r w:rsidR="00E9484B">
              <w:instrText xml:space="preserve"> </w:instrText>
            </w:r>
            <w:r w:rsidR="00E9484B">
              <w:instrText>INCLUDEPICTURE  "http://2001video.empresarial.ws/blog/wp-content/uploads/2011/11/37.jpg" \* MERGEFORMATINET</w:instrText>
            </w:r>
            <w:r w:rsidR="00E9484B">
              <w:instrText xml:space="preserve"> </w:instrText>
            </w:r>
            <w:r w:rsidR="00E9484B">
              <w:fldChar w:fldCharType="separate"/>
            </w:r>
            <w:r w:rsidR="009E14AD">
              <w:pict>
                <v:shape id="_x0000_i1027" type="#_x0000_t75" style="width:117.75pt;height:90pt">
                  <v:imagedata r:id="rId17" r:href="rId18" cropleft="22705f"/>
                </v:shape>
              </w:pict>
            </w:r>
            <w:r w:rsidR="00E9484B"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</w:tr>
    </w:tbl>
    <w:p w:rsidR="00D66E26" w:rsidRDefault="00D66E26" w:rsidP="00D66E26">
      <w:pPr>
        <w:ind w:left="360"/>
        <w:rPr>
          <w:rFonts w:cs="Arial"/>
          <w:color w:val="000000"/>
          <w:sz w:val="28"/>
          <w:szCs w:val="28"/>
          <w:shd w:val="clear" w:color="auto" w:fill="FFFFFF"/>
        </w:rPr>
      </w:pPr>
    </w:p>
    <w:p w:rsidR="00D66E26" w:rsidRDefault="00D66E26" w:rsidP="00D66E26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Em que momento é que a Annie tem a noção clara do que lhe aconteceu?</w:t>
      </w:r>
    </w:p>
    <w:p w:rsidR="00D66E26" w:rsidRDefault="00D66E26" w:rsidP="00D66E26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No fim do filme, ficamos a saber mais sobre o Charlie. Explica.</w:t>
      </w:r>
    </w:p>
    <w:p w:rsidR="00D66E26" w:rsidRDefault="00D66E26" w:rsidP="00D66E26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Como é que achas que terminam estes casos?</w:t>
      </w:r>
    </w:p>
    <w:p w:rsidR="00D66E26" w:rsidRDefault="00D66E26" w:rsidP="00D66E26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Concordas com a possibilidade de a população em geral ter acesso às moradas das pessoas que já foram condenadas por assédio? Justifica a tua posição.</w:t>
      </w:r>
    </w:p>
    <w:p w:rsidR="00D66E26" w:rsidRPr="00FE4DAE" w:rsidRDefault="00D66E26" w:rsidP="00D66E26">
      <w:r>
        <w:rPr>
          <w:rFonts w:cs="Arial"/>
          <w:sz w:val="28"/>
          <w:szCs w:val="28"/>
        </w:rPr>
        <w:t>Já alguma vez te sentiste desconfortável com alguma situação depois de uma sessão online? Ter visto este filme poderá</w:t>
      </w:r>
    </w:p>
    <w:sectPr w:rsidR="00D66E26" w:rsidRPr="00FE4DAE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84B" w:rsidRDefault="00E9484B" w:rsidP="00FD3B76">
      <w:pPr>
        <w:spacing w:line="240" w:lineRule="auto"/>
      </w:pPr>
      <w:r>
        <w:separator/>
      </w:r>
    </w:p>
  </w:endnote>
  <w:endnote w:type="continuationSeparator" w:id="0">
    <w:p w:rsidR="00E9484B" w:rsidRDefault="00E9484B" w:rsidP="00FD3B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CAA" w:rsidRDefault="00EC4CA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CAA" w:rsidRDefault="00EC4CAA" w:rsidP="00FD3B76">
    <w:pPr>
      <w:pStyle w:val="Rodap"/>
      <w:jc w:val="center"/>
    </w:pPr>
    <w:r w:rsidRPr="00FD3B76">
      <w:rPr>
        <w:noProof/>
        <w:lang w:eastAsia="pt-PT"/>
      </w:rPr>
      <w:drawing>
        <wp:anchor distT="0" distB="0" distL="114300" distR="114300" simplePos="0" relativeHeight="251662336" behindDoc="1" locked="0" layoutInCell="1" allowOverlap="1" wp14:anchorId="7BEA968D" wp14:editId="719E8E57">
          <wp:simplePos x="0" y="0"/>
          <wp:positionH relativeFrom="column">
            <wp:posOffset>4619625</wp:posOffset>
          </wp:positionH>
          <wp:positionV relativeFrom="paragraph">
            <wp:posOffset>-123825</wp:posOffset>
          </wp:positionV>
          <wp:extent cx="1561465" cy="447675"/>
          <wp:effectExtent l="0" t="0" r="635" b="9525"/>
          <wp:wrapTight wrapText="bothSides">
            <wp:wrapPolygon edited="0">
              <wp:start x="0" y="0"/>
              <wp:lineTo x="0" y="21140"/>
              <wp:lineTo x="21345" y="21140"/>
              <wp:lineTo x="21345" y="0"/>
              <wp:lineTo x="0" y="0"/>
            </wp:wrapPolygon>
          </wp:wrapTight>
          <wp:docPr id="9" name="Imagem 9" descr="G:\FMH\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G:\FMH\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146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D3B76">
      <w:rPr>
        <w:noProof/>
        <w:lang w:eastAsia="pt-PT"/>
      </w:rPr>
      <w:drawing>
        <wp:anchor distT="0" distB="0" distL="114300" distR="114300" simplePos="0" relativeHeight="251661312" behindDoc="1" locked="0" layoutInCell="1" allowOverlap="1" wp14:anchorId="1D74A9AD" wp14:editId="1F9E0D91">
          <wp:simplePos x="0" y="0"/>
          <wp:positionH relativeFrom="column">
            <wp:posOffset>-781050</wp:posOffset>
          </wp:positionH>
          <wp:positionV relativeFrom="paragraph">
            <wp:posOffset>-127635</wp:posOffset>
          </wp:positionV>
          <wp:extent cx="1362075" cy="433070"/>
          <wp:effectExtent l="0" t="0" r="9525" b="5080"/>
          <wp:wrapTight wrapText="bothSides">
            <wp:wrapPolygon edited="0">
              <wp:start x="0" y="0"/>
              <wp:lineTo x="0" y="20903"/>
              <wp:lineTo x="21449" y="20903"/>
              <wp:lineTo x="21449" y="0"/>
              <wp:lineTo x="0" y="0"/>
            </wp:wrapPolygon>
          </wp:wrapTight>
          <wp:docPr id="8" name="Imagem 8" descr="G:\FMH\logo_fmh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G:\FMH\logo_fmh1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33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Prof. Estagiária Marta Santos ESBF 2014/2015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CAA" w:rsidRDefault="00EC4CA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84B" w:rsidRDefault="00E9484B" w:rsidP="00FD3B76">
      <w:pPr>
        <w:spacing w:line="240" w:lineRule="auto"/>
      </w:pPr>
      <w:r>
        <w:separator/>
      </w:r>
    </w:p>
  </w:footnote>
  <w:footnote w:type="continuationSeparator" w:id="0">
    <w:p w:rsidR="00E9484B" w:rsidRDefault="00E9484B" w:rsidP="00FD3B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CAA" w:rsidRDefault="00EC4CA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CAA" w:rsidRDefault="00EC4CAA">
    <w:pPr>
      <w:pStyle w:val="Cabealho"/>
    </w:pPr>
    <w:r>
      <w:rPr>
        <w:noProof/>
        <w:lang w:eastAsia="pt-PT"/>
      </w:rPr>
      <w:drawing>
        <wp:anchor distT="0" distB="0" distL="114300" distR="114300" simplePos="0" relativeHeight="251659264" behindDoc="1" locked="0" layoutInCell="1" allowOverlap="1" wp14:anchorId="49AAE0E7" wp14:editId="3B82D3A3">
          <wp:simplePos x="0" y="0"/>
          <wp:positionH relativeFrom="margin">
            <wp:align>center</wp:align>
          </wp:positionH>
          <wp:positionV relativeFrom="paragraph">
            <wp:posOffset>-314960</wp:posOffset>
          </wp:positionV>
          <wp:extent cx="7117715" cy="473710"/>
          <wp:effectExtent l="0" t="0" r="6985" b="2540"/>
          <wp:wrapTight wrapText="bothSides">
            <wp:wrapPolygon edited="0">
              <wp:start x="0" y="0"/>
              <wp:lineTo x="0" y="20847"/>
              <wp:lineTo x="21563" y="20847"/>
              <wp:lineTo x="21563" y="0"/>
              <wp:lineTo x="0" y="0"/>
            </wp:wrapPolygon>
          </wp:wrapTight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17715" cy="473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CAA" w:rsidRDefault="00EC4CA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21840"/>
    <w:multiLevelType w:val="hybridMultilevel"/>
    <w:tmpl w:val="E932DD2C"/>
    <w:lvl w:ilvl="0" w:tplc="0816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 w15:restartNumberingAfterBreak="0">
    <w:nsid w:val="0D3A2695"/>
    <w:multiLevelType w:val="multilevel"/>
    <w:tmpl w:val="F9AA9FB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abstractNum w:abstractNumId="2" w15:restartNumberingAfterBreak="0">
    <w:nsid w:val="27EC4FA6"/>
    <w:multiLevelType w:val="hybridMultilevel"/>
    <w:tmpl w:val="8EF84EDC"/>
    <w:lvl w:ilvl="0" w:tplc="0816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 w15:restartNumberingAfterBreak="0">
    <w:nsid w:val="2CDC3559"/>
    <w:multiLevelType w:val="hybridMultilevel"/>
    <w:tmpl w:val="9098803E"/>
    <w:lvl w:ilvl="0" w:tplc="0816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" w15:restartNumberingAfterBreak="0">
    <w:nsid w:val="2D5671C4"/>
    <w:multiLevelType w:val="hybridMultilevel"/>
    <w:tmpl w:val="CD0E3788"/>
    <w:lvl w:ilvl="0" w:tplc="52085CF0">
      <w:start w:val="1"/>
      <w:numFmt w:val="decimal"/>
      <w:lvlText w:val="%1."/>
      <w:lvlJc w:val="left"/>
      <w:pPr>
        <w:ind w:left="1985" w:hanging="284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628FD"/>
    <w:multiLevelType w:val="hybridMultilevel"/>
    <w:tmpl w:val="51F6C04A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6395D"/>
    <w:multiLevelType w:val="hybridMultilevel"/>
    <w:tmpl w:val="BEE84388"/>
    <w:lvl w:ilvl="0" w:tplc="0816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7" w15:restartNumberingAfterBreak="0">
    <w:nsid w:val="449F4C4D"/>
    <w:multiLevelType w:val="hybridMultilevel"/>
    <w:tmpl w:val="D3804D84"/>
    <w:lvl w:ilvl="0" w:tplc="0816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 w15:restartNumberingAfterBreak="0">
    <w:nsid w:val="536346AE"/>
    <w:multiLevelType w:val="hybridMultilevel"/>
    <w:tmpl w:val="9EE2E532"/>
    <w:lvl w:ilvl="0" w:tplc="90E6690E">
      <w:start w:val="1"/>
      <w:numFmt w:val="decimal"/>
      <w:lvlText w:val="%1."/>
      <w:lvlJc w:val="left"/>
      <w:pPr>
        <w:ind w:left="1985" w:hanging="284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861" w:hanging="360"/>
      </w:pPr>
    </w:lvl>
    <w:lvl w:ilvl="2" w:tplc="0816001B" w:tentative="1">
      <w:start w:val="1"/>
      <w:numFmt w:val="lowerRoman"/>
      <w:lvlText w:val="%3."/>
      <w:lvlJc w:val="right"/>
      <w:pPr>
        <w:ind w:left="3581" w:hanging="180"/>
      </w:pPr>
    </w:lvl>
    <w:lvl w:ilvl="3" w:tplc="0816000F" w:tentative="1">
      <w:start w:val="1"/>
      <w:numFmt w:val="decimal"/>
      <w:lvlText w:val="%4."/>
      <w:lvlJc w:val="left"/>
      <w:pPr>
        <w:ind w:left="4301" w:hanging="360"/>
      </w:pPr>
    </w:lvl>
    <w:lvl w:ilvl="4" w:tplc="08160019" w:tentative="1">
      <w:start w:val="1"/>
      <w:numFmt w:val="lowerLetter"/>
      <w:lvlText w:val="%5."/>
      <w:lvlJc w:val="left"/>
      <w:pPr>
        <w:ind w:left="5021" w:hanging="360"/>
      </w:pPr>
    </w:lvl>
    <w:lvl w:ilvl="5" w:tplc="0816001B" w:tentative="1">
      <w:start w:val="1"/>
      <w:numFmt w:val="lowerRoman"/>
      <w:lvlText w:val="%6."/>
      <w:lvlJc w:val="right"/>
      <w:pPr>
        <w:ind w:left="5741" w:hanging="180"/>
      </w:pPr>
    </w:lvl>
    <w:lvl w:ilvl="6" w:tplc="0816000F" w:tentative="1">
      <w:start w:val="1"/>
      <w:numFmt w:val="decimal"/>
      <w:lvlText w:val="%7."/>
      <w:lvlJc w:val="left"/>
      <w:pPr>
        <w:ind w:left="6461" w:hanging="360"/>
      </w:pPr>
    </w:lvl>
    <w:lvl w:ilvl="7" w:tplc="08160019" w:tentative="1">
      <w:start w:val="1"/>
      <w:numFmt w:val="lowerLetter"/>
      <w:lvlText w:val="%8."/>
      <w:lvlJc w:val="left"/>
      <w:pPr>
        <w:ind w:left="7181" w:hanging="360"/>
      </w:pPr>
    </w:lvl>
    <w:lvl w:ilvl="8" w:tplc="0816001B" w:tentative="1">
      <w:start w:val="1"/>
      <w:numFmt w:val="lowerRoman"/>
      <w:lvlText w:val="%9."/>
      <w:lvlJc w:val="right"/>
      <w:pPr>
        <w:ind w:left="7901" w:hanging="180"/>
      </w:pPr>
    </w:lvl>
  </w:abstractNum>
  <w:abstractNum w:abstractNumId="9" w15:restartNumberingAfterBreak="0">
    <w:nsid w:val="541159CB"/>
    <w:multiLevelType w:val="hybridMultilevel"/>
    <w:tmpl w:val="23BC5676"/>
    <w:lvl w:ilvl="0" w:tplc="1A4660CE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Book Antiqua" w:hAnsi="Book Antiqua" w:hint="default"/>
        <w:b w:val="0"/>
        <w:sz w:val="2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811D67"/>
    <w:multiLevelType w:val="hybridMultilevel"/>
    <w:tmpl w:val="68D40320"/>
    <w:lvl w:ilvl="0" w:tplc="0816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1" w15:restartNumberingAfterBreak="0">
    <w:nsid w:val="549A527F"/>
    <w:multiLevelType w:val="hybridMultilevel"/>
    <w:tmpl w:val="B4B4EF1A"/>
    <w:lvl w:ilvl="0" w:tplc="0816000B">
      <w:start w:val="1"/>
      <w:numFmt w:val="bullet"/>
      <w:lvlText w:val=""/>
      <w:lvlJc w:val="left"/>
      <w:pPr>
        <w:ind w:left="1352" w:hanging="360"/>
      </w:pPr>
      <w:rPr>
        <w:rFonts w:ascii="Wingdings" w:hAnsi="Wingdings" w:hint="default"/>
      </w:rPr>
    </w:lvl>
    <w:lvl w:ilvl="1" w:tplc="AD0C0F62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66A8D150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A250568E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1A1E394E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BF8AAA7A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74A8F02C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5406D3E0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C51A2E46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2" w15:restartNumberingAfterBreak="0">
    <w:nsid w:val="58660825"/>
    <w:multiLevelType w:val="hybridMultilevel"/>
    <w:tmpl w:val="841A4F2E"/>
    <w:lvl w:ilvl="0" w:tplc="9D30DAEE">
      <w:numFmt w:val="bullet"/>
      <w:lvlText w:val=""/>
      <w:lvlJc w:val="left"/>
      <w:pPr>
        <w:ind w:left="870" w:hanging="360"/>
      </w:pPr>
      <w:rPr>
        <w:rFonts w:ascii="Wingdings" w:eastAsiaTheme="minorHAnsi" w:hAnsi="Wingdings" w:cs="Arial" w:hint="default"/>
        <w:b/>
      </w:rPr>
    </w:lvl>
    <w:lvl w:ilvl="1" w:tplc="0816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3" w15:restartNumberingAfterBreak="0">
    <w:nsid w:val="5D7358E3"/>
    <w:multiLevelType w:val="hybridMultilevel"/>
    <w:tmpl w:val="9E4EAC06"/>
    <w:lvl w:ilvl="0" w:tplc="0816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4" w15:restartNumberingAfterBreak="0">
    <w:nsid w:val="5EC3224B"/>
    <w:multiLevelType w:val="hybridMultilevel"/>
    <w:tmpl w:val="C0063568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1A72169"/>
    <w:multiLevelType w:val="hybridMultilevel"/>
    <w:tmpl w:val="B1548E14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31316D6"/>
    <w:multiLevelType w:val="hybridMultilevel"/>
    <w:tmpl w:val="AE6257D6"/>
    <w:lvl w:ilvl="0" w:tplc="0816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7" w15:restartNumberingAfterBreak="0">
    <w:nsid w:val="6CAA7905"/>
    <w:multiLevelType w:val="hybridMultilevel"/>
    <w:tmpl w:val="9F18F0B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3A85359"/>
    <w:multiLevelType w:val="hybridMultilevel"/>
    <w:tmpl w:val="64E87A36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74466BE1"/>
    <w:multiLevelType w:val="hybridMultilevel"/>
    <w:tmpl w:val="DCF2EEA4"/>
    <w:lvl w:ilvl="0" w:tplc="0816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0" w15:restartNumberingAfterBreak="0">
    <w:nsid w:val="768467CC"/>
    <w:multiLevelType w:val="hybridMultilevel"/>
    <w:tmpl w:val="40AA11B4"/>
    <w:lvl w:ilvl="0" w:tplc="0816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1" w15:restartNumberingAfterBreak="0">
    <w:nsid w:val="76AF6225"/>
    <w:multiLevelType w:val="hybridMultilevel"/>
    <w:tmpl w:val="BFAA5D46"/>
    <w:lvl w:ilvl="0" w:tplc="0816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13"/>
  </w:num>
  <w:num w:numId="4">
    <w:abstractNumId w:val="11"/>
  </w:num>
  <w:num w:numId="5">
    <w:abstractNumId w:val="1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15"/>
  </w:num>
  <w:num w:numId="11">
    <w:abstractNumId w:val="2"/>
  </w:num>
  <w:num w:numId="12">
    <w:abstractNumId w:val="8"/>
  </w:num>
  <w:num w:numId="13">
    <w:abstractNumId w:val="6"/>
  </w:num>
  <w:num w:numId="14">
    <w:abstractNumId w:val="16"/>
  </w:num>
  <w:num w:numId="15">
    <w:abstractNumId w:val="4"/>
  </w:num>
  <w:num w:numId="16">
    <w:abstractNumId w:val="10"/>
  </w:num>
  <w:num w:numId="17">
    <w:abstractNumId w:val="12"/>
  </w:num>
  <w:num w:numId="18">
    <w:abstractNumId w:val="17"/>
  </w:num>
  <w:num w:numId="19">
    <w:abstractNumId w:val="19"/>
  </w:num>
  <w:num w:numId="20">
    <w:abstractNumId w:val="21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B7F"/>
    <w:rsid w:val="0000069C"/>
    <w:rsid w:val="000953C2"/>
    <w:rsid w:val="000C0B4C"/>
    <w:rsid w:val="000D6B08"/>
    <w:rsid w:val="000E5B16"/>
    <w:rsid w:val="00107DEF"/>
    <w:rsid w:val="001759C3"/>
    <w:rsid w:val="00186610"/>
    <w:rsid w:val="001E36D6"/>
    <w:rsid w:val="00262C0C"/>
    <w:rsid w:val="002D0705"/>
    <w:rsid w:val="0030777A"/>
    <w:rsid w:val="00337FB9"/>
    <w:rsid w:val="003B777E"/>
    <w:rsid w:val="003D36DF"/>
    <w:rsid w:val="004530AD"/>
    <w:rsid w:val="0046264C"/>
    <w:rsid w:val="00472F8B"/>
    <w:rsid w:val="004C029B"/>
    <w:rsid w:val="00512309"/>
    <w:rsid w:val="005374AB"/>
    <w:rsid w:val="0059174B"/>
    <w:rsid w:val="0059367D"/>
    <w:rsid w:val="006008B2"/>
    <w:rsid w:val="0066121B"/>
    <w:rsid w:val="0067030E"/>
    <w:rsid w:val="006705D1"/>
    <w:rsid w:val="006A2E3D"/>
    <w:rsid w:val="006D7D96"/>
    <w:rsid w:val="006E7936"/>
    <w:rsid w:val="00741C78"/>
    <w:rsid w:val="00752B7F"/>
    <w:rsid w:val="00757A1A"/>
    <w:rsid w:val="00762554"/>
    <w:rsid w:val="007857B3"/>
    <w:rsid w:val="0083406A"/>
    <w:rsid w:val="00857B22"/>
    <w:rsid w:val="008915DB"/>
    <w:rsid w:val="008D7D94"/>
    <w:rsid w:val="008E7763"/>
    <w:rsid w:val="0091501E"/>
    <w:rsid w:val="00931CC7"/>
    <w:rsid w:val="009A653C"/>
    <w:rsid w:val="009E14AD"/>
    <w:rsid w:val="00AA1A95"/>
    <w:rsid w:val="00AF46AB"/>
    <w:rsid w:val="00B12790"/>
    <w:rsid w:val="00B26015"/>
    <w:rsid w:val="00B375D3"/>
    <w:rsid w:val="00B90011"/>
    <w:rsid w:val="00BB4754"/>
    <w:rsid w:val="00C0499D"/>
    <w:rsid w:val="00C300C3"/>
    <w:rsid w:val="00C807F7"/>
    <w:rsid w:val="00C83B1F"/>
    <w:rsid w:val="00D005F0"/>
    <w:rsid w:val="00D329B0"/>
    <w:rsid w:val="00D66E26"/>
    <w:rsid w:val="00DA501F"/>
    <w:rsid w:val="00DC1257"/>
    <w:rsid w:val="00E21C26"/>
    <w:rsid w:val="00E7779D"/>
    <w:rsid w:val="00E905C9"/>
    <w:rsid w:val="00E9484B"/>
    <w:rsid w:val="00EC4CAA"/>
    <w:rsid w:val="00F13774"/>
    <w:rsid w:val="00F32DE9"/>
    <w:rsid w:val="00FD3B76"/>
    <w:rsid w:val="00FE1469"/>
    <w:rsid w:val="00FE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2A6A3B-37B9-4D02-A40F-B30B0B3F6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05F0"/>
    <w:pPr>
      <w:spacing w:after="0" w:line="360" w:lineRule="auto"/>
      <w:ind w:firstLine="510"/>
      <w:jc w:val="both"/>
    </w:pPr>
    <w:rPr>
      <w:rFonts w:ascii="Arial" w:hAnsi="Arial"/>
    </w:rPr>
  </w:style>
  <w:style w:type="paragraph" w:styleId="Cabealho1">
    <w:name w:val="heading 1"/>
    <w:basedOn w:val="Normal"/>
    <w:next w:val="Normal"/>
    <w:link w:val="Cabealho1Carter"/>
    <w:uiPriority w:val="9"/>
    <w:qFormat/>
    <w:rsid w:val="001759C3"/>
    <w:pPr>
      <w:keepNext/>
      <w:keepLines/>
      <w:spacing w:before="480"/>
      <w:ind w:firstLine="709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FD3B76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FD3B76"/>
  </w:style>
  <w:style w:type="paragraph" w:styleId="Rodap">
    <w:name w:val="footer"/>
    <w:basedOn w:val="Normal"/>
    <w:link w:val="RodapCarter"/>
    <w:uiPriority w:val="99"/>
    <w:unhideWhenUsed/>
    <w:rsid w:val="00FD3B76"/>
    <w:pPr>
      <w:tabs>
        <w:tab w:val="center" w:pos="4252"/>
        <w:tab w:val="right" w:pos="8504"/>
      </w:tabs>
      <w:spacing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FD3B76"/>
  </w:style>
  <w:style w:type="paragraph" w:styleId="Ttulo">
    <w:name w:val="Title"/>
    <w:basedOn w:val="Normal"/>
    <w:next w:val="Normal"/>
    <w:link w:val="TtuloCarter"/>
    <w:uiPriority w:val="10"/>
    <w:qFormat/>
    <w:rsid w:val="00107DEF"/>
    <w:pPr>
      <w:spacing w:line="240" w:lineRule="auto"/>
      <w:ind w:firstLine="0"/>
      <w:contextualSpacing/>
      <w:jc w:val="left"/>
      <w:outlineLvl w:val="0"/>
    </w:pPr>
    <w:rPr>
      <w:rFonts w:eastAsiaTheme="majorEastAsia" w:cstheme="majorBidi"/>
      <w:spacing w:val="-10"/>
      <w:kern w:val="28"/>
      <w:sz w:val="32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107DEF"/>
    <w:rPr>
      <w:rFonts w:ascii="Arial" w:eastAsiaTheme="majorEastAsia" w:hAnsi="Arial" w:cstheme="majorBidi"/>
      <w:spacing w:val="-10"/>
      <w:kern w:val="28"/>
      <w:sz w:val="32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107DEF"/>
    <w:pPr>
      <w:numPr>
        <w:ilvl w:val="1"/>
      </w:numPr>
      <w:spacing w:line="240" w:lineRule="auto"/>
      <w:ind w:firstLine="510"/>
      <w:jc w:val="left"/>
      <w:outlineLvl w:val="1"/>
    </w:pPr>
    <w:rPr>
      <w:rFonts w:eastAsiaTheme="minorEastAsia"/>
      <w:spacing w:val="15"/>
      <w:sz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107DEF"/>
    <w:rPr>
      <w:rFonts w:ascii="Arial" w:eastAsiaTheme="minorEastAsia" w:hAnsi="Arial"/>
      <w:spacing w:val="15"/>
      <w:sz w:val="28"/>
    </w:rPr>
  </w:style>
  <w:style w:type="paragraph" w:styleId="PargrafodaLista">
    <w:name w:val="List Paragraph"/>
    <w:basedOn w:val="Normal"/>
    <w:uiPriority w:val="34"/>
    <w:qFormat/>
    <w:rsid w:val="00752B7F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</w:rPr>
  </w:style>
  <w:style w:type="paragraph" w:customStyle="1" w:styleId="TextoC">
    <w:name w:val="TextoC"/>
    <w:basedOn w:val="Normal"/>
    <w:link w:val="TextoCCarcter"/>
    <w:qFormat/>
    <w:rsid w:val="00B12790"/>
    <w:pPr>
      <w:spacing w:after="120"/>
      <w:ind w:firstLine="709"/>
    </w:pPr>
    <w:rPr>
      <w:rFonts w:ascii="Times New Roman" w:hAnsi="Times New Roman" w:cs="Times New Roman"/>
      <w:sz w:val="24"/>
    </w:rPr>
  </w:style>
  <w:style w:type="character" w:customStyle="1" w:styleId="TextoCCarcter">
    <w:name w:val="TextoC Carácter"/>
    <w:basedOn w:val="Tipodeletrapredefinidodopargrafo"/>
    <w:link w:val="TextoC"/>
    <w:rsid w:val="00B12790"/>
    <w:rPr>
      <w:rFonts w:ascii="Times New Roman" w:hAnsi="Times New Roman" w:cs="Times New Roman"/>
      <w:sz w:val="24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1759C3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Corpodetexto2">
    <w:name w:val="Body Text 2"/>
    <w:basedOn w:val="Normal"/>
    <w:link w:val="Corpodetexto2Carter"/>
    <w:rsid w:val="006A2E3D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Corpodetexto2Carter">
    <w:name w:val="Corpo de texto 2 Caráter"/>
    <w:basedOn w:val="Tipodeletrapredefinidodopargrafo"/>
    <w:link w:val="Corpodetexto2"/>
    <w:rsid w:val="006A2E3D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rsid w:val="00107DEF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107DEF"/>
    <w:pPr>
      <w:spacing w:after="100"/>
      <w:ind w:left="220"/>
    </w:pPr>
  </w:style>
  <w:style w:type="character" w:styleId="Hiperligao">
    <w:name w:val="Hyperlink"/>
    <w:basedOn w:val="Tipodeletrapredefinidodopargrafo"/>
    <w:uiPriority w:val="99"/>
    <w:unhideWhenUsed/>
    <w:rsid w:val="00107D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1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http://2001video.empresarial.ws/blog/wp-content/uploads/2011/11/37.jp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8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https://encrypted-tbn3.gstatic.com/images?q=tbn:ANd9GcT4iRZgEWk4zLpZEB-IEEt4h5ua3Auc6hRNZSV7M8JKrxfVSZma2Q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header" Target="header3.xml"/><Relationship Id="rId10" Type="http://schemas.openxmlformats.org/officeDocument/2006/relationships/image" Target="media/image3.w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http://www.tvprime.pt/wp-content/uploads/2011/11/TRUST-3D-DVD_site.jpg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jpeg"/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inha\Documents\Estagio%20Marta\base%20estagio2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DBCE4-DDC6-4B6A-AA1E-011F3F75F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base estagio2</Template>
  <TotalTime>61</TotalTime>
  <Pages>1</Pages>
  <Words>5160</Words>
  <Characters>27864</Characters>
  <Application>Microsoft Office Word</Application>
  <DocSecurity>0</DocSecurity>
  <Lines>232</Lines>
  <Paragraphs>65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Martinha</dc:creator>
  <cp:keywords/>
  <dc:description/>
  <cp:lastModifiedBy>User</cp:lastModifiedBy>
  <cp:revision>14</cp:revision>
  <dcterms:created xsi:type="dcterms:W3CDTF">2015-06-05T17:04:00Z</dcterms:created>
  <dcterms:modified xsi:type="dcterms:W3CDTF">2015-12-28T22:14:00Z</dcterms:modified>
</cp:coreProperties>
</file>